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76613" w14:textId="5173E2DB" w:rsidR="007E4E84" w:rsidRDefault="007E4E84" w:rsidP="007E4E84">
      <w:pPr>
        <w:pStyle w:val="CRCoverPage"/>
        <w:tabs>
          <w:tab w:val="right" w:pos="9639"/>
        </w:tabs>
        <w:spacing w:after="0"/>
        <w:rPr>
          <w:b/>
          <w:i/>
          <w:noProof/>
          <w:sz w:val="28"/>
        </w:rPr>
      </w:pPr>
      <w:r>
        <w:rPr>
          <w:b/>
          <w:noProof/>
          <w:sz w:val="24"/>
        </w:rPr>
        <w:t>3GPP TSG-SA5 Meeting #161</w:t>
      </w:r>
      <w:r>
        <w:rPr>
          <w:b/>
          <w:i/>
          <w:noProof/>
          <w:sz w:val="28"/>
        </w:rPr>
        <w:tab/>
        <w:t>S5-25</w:t>
      </w:r>
      <w:r w:rsidR="007F4D75">
        <w:rPr>
          <w:b/>
          <w:i/>
          <w:noProof/>
          <w:sz w:val="28"/>
        </w:rPr>
        <w:t>3028</w:t>
      </w:r>
    </w:p>
    <w:p w14:paraId="3AA3BBF2" w14:textId="77777777" w:rsidR="007E4E84" w:rsidRDefault="007E4E84" w:rsidP="007E4E84">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B46B87" w:rsidP="00E13F3D">
            <w:pPr>
              <w:pStyle w:val="CRCoverPage"/>
              <w:spacing w:after="0"/>
              <w:jc w:val="right"/>
              <w:rPr>
                <w:b/>
                <w:noProof/>
                <w:sz w:val="28"/>
              </w:rPr>
            </w:pPr>
            <w:fldSimple w:instr=" DOCPROPERTY  Spec#  \* MERGEFORMAT ">
              <w:r w:rsidR="00A31B60">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FFE05" w:rsidR="001E41F3" w:rsidRPr="00E361DD" w:rsidRDefault="004377BB" w:rsidP="00547111">
            <w:pPr>
              <w:pStyle w:val="CRCoverPage"/>
              <w:spacing w:after="0"/>
              <w:rPr>
                <w:b/>
                <w:noProof/>
                <w:lang w:eastAsia="zh-CN"/>
              </w:rPr>
            </w:pPr>
            <w:r w:rsidRPr="004377BB">
              <w:rPr>
                <w:rFonts w:hint="eastAsia"/>
                <w:b/>
                <w:noProof/>
                <w:sz w:val="28"/>
                <w:lang w:eastAsia="zh-CN"/>
              </w:rPr>
              <w:t>0</w:t>
            </w:r>
            <w:r w:rsidRPr="004377BB">
              <w:rPr>
                <w:b/>
                <w:noProof/>
                <w:sz w:val="28"/>
                <w:lang w:eastAsia="zh-CN"/>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2C9E4" w:rsidR="001E41F3" w:rsidRPr="00410371" w:rsidRDefault="007F4D75" w:rsidP="00E13F3D">
            <w:pPr>
              <w:pStyle w:val="CRCoverPage"/>
              <w:spacing w:after="0"/>
              <w:jc w:val="center"/>
              <w:rPr>
                <w:b/>
                <w:noProof/>
                <w:lang w:eastAsia="zh-CN"/>
              </w:rPr>
            </w:pPr>
            <w:r w:rsidRPr="007F4D75">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40DAE" w:rsidR="001E41F3" w:rsidRPr="00410371" w:rsidRDefault="00B46B87">
            <w:pPr>
              <w:pStyle w:val="CRCoverPage"/>
              <w:spacing w:after="0"/>
              <w:jc w:val="center"/>
              <w:rPr>
                <w:noProof/>
                <w:sz w:val="28"/>
              </w:rPr>
            </w:pPr>
            <w:fldSimple w:instr=" DOCPROPERTY  Version  \* MERGEFORMAT ">
              <w:r w:rsidR="00A31B60">
                <w:rPr>
                  <w:b/>
                  <w:noProof/>
                  <w:sz w:val="28"/>
                </w:rPr>
                <w:t>1</w:t>
              </w:r>
              <w:r w:rsidR="00184E41">
                <w:rPr>
                  <w:b/>
                  <w:noProof/>
                  <w:sz w:val="28"/>
                </w:rPr>
                <w:t>8</w:t>
              </w:r>
              <w:r w:rsidR="00A31B60">
                <w:rPr>
                  <w:b/>
                  <w:noProof/>
                  <w:sz w:val="28"/>
                </w:rPr>
                <w:t>.</w:t>
              </w:r>
              <w:r w:rsidR="00184E41">
                <w:rPr>
                  <w:b/>
                  <w:noProof/>
                  <w:sz w:val="28"/>
                </w:rPr>
                <w:t>4</w:t>
              </w:r>
              <w:r w:rsidR="00A31B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D195" w:rsidR="001E41F3" w:rsidRDefault="0079011B">
            <w:pPr>
              <w:pStyle w:val="CRCoverPage"/>
              <w:spacing w:after="0"/>
              <w:ind w:left="100"/>
              <w:rPr>
                <w:noProof/>
                <w:lang w:eastAsia="zh-CN"/>
              </w:rPr>
            </w:pPr>
            <w:r w:rsidRPr="0079011B">
              <w:rPr>
                <w:noProof/>
                <w:lang w:eastAsia="zh-CN"/>
              </w:rPr>
              <w:t>Rel-18 CR TS 28.111 Stage 3 YAML for ThresholdCrossing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877B2"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6693">
              <w:fldChar w:fldCharType="begin"/>
            </w:r>
            <w:r w:rsidR="00B36693">
              <w:instrText xml:space="preserve"> DOCPROPERTY  SourceIfTsg  \* MERGEFORMAT </w:instrText>
            </w:r>
            <w:r w:rsidR="00B366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4621E" w:rsidR="001E41F3" w:rsidRDefault="001F3B29">
            <w:pPr>
              <w:pStyle w:val="CRCoverPage"/>
              <w:spacing w:after="0"/>
              <w:ind w:left="100"/>
              <w:rPr>
                <w:noProof/>
                <w:lang w:eastAsia="zh-CN"/>
              </w:rPr>
            </w:pPr>
            <w:r w:rsidRPr="001F3B29">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96A09" w:rsidR="001E41F3" w:rsidRDefault="003408EB">
            <w:pPr>
              <w:pStyle w:val="CRCoverPage"/>
              <w:spacing w:after="0"/>
              <w:ind w:left="100"/>
              <w:rPr>
                <w:noProof/>
              </w:rPr>
            </w:pPr>
            <w:r>
              <w:t>202</w:t>
            </w:r>
            <w:r w:rsidR="00184F3F">
              <w:t>5</w:t>
            </w:r>
            <w:r>
              <w:t>-</w:t>
            </w:r>
            <w:r w:rsidR="0044016A">
              <w:t>0</w:t>
            </w:r>
            <w:r w:rsidR="0079011B">
              <w:t>5</w:t>
            </w:r>
            <w:r>
              <w:t>-</w:t>
            </w:r>
            <w:r w:rsidR="0079011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5291A" w:rsidR="001E41F3" w:rsidRDefault="004F2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69D5A" w:rsidR="001E41F3" w:rsidRDefault="003408EB">
            <w:pPr>
              <w:pStyle w:val="CRCoverPage"/>
              <w:spacing w:after="0"/>
              <w:ind w:left="100"/>
              <w:rPr>
                <w:noProof/>
              </w:rPr>
            </w:pPr>
            <w:r>
              <w:t>Rel-</w:t>
            </w:r>
            <w:r w:rsidR="00184F3F">
              <w:t>1</w:t>
            </w:r>
            <w:r w:rsidR="00184E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DB5D4" w:rsidR="00F3369C" w:rsidRDefault="0079011B" w:rsidP="009508F5">
            <w:pPr>
              <w:pStyle w:val="CRCoverPage"/>
              <w:spacing w:after="0"/>
              <w:ind w:left="100"/>
              <w:rPr>
                <w:noProof/>
                <w:lang w:eastAsia="zh-CN"/>
              </w:rPr>
            </w:pPr>
            <w:r>
              <w:rPr>
                <w:rFonts w:hint="eastAsia"/>
                <w:noProof/>
                <w:lang w:eastAsia="zh-CN"/>
              </w:rPr>
              <w:t>Add</w:t>
            </w:r>
            <w:r>
              <w:rPr>
                <w:noProof/>
                <w:lang w:eastAsia="zh-CN"/>
              </w:rPr>
              <w:t xml:space="preserve"> </w:t>
            </w:r>
            <w:r>
              <w:rPr>
                <w:rFonts w:hint="eastAsia"/>
                <w:noProof/>
                <w:lang w:eastAsia="zh-CN"/>
              </w:rPr>
              <w:t>YAML</w:t>
            </w:r>
            <w:r>
              <w:rPr>
                <w:noProof/>
                <w:lang w:eastAsia="zh-CN"/>
              </w:rPr>
              <w:t xml:space="preserve"> </w:t>
            </w:r>
            <w:r>
              <w:rPr>
                <w:rFonts w:hint="eastAsia"/>
                <w:noProof/>
                <w:lang w:eastAsia="zh-CN"/>
              </w:rPr>
              <w:t>stage</w:t>
            </w:r>
            <w:r>
              <w:rPr>
                <w:noProof/>
                <w:lang w:eastAsia="zh-CN"/>
              </w:rPr>
              <w:t xml:space="preserve"> 3 </w:t>
            </w:r>
            <w:r w:rsidRPr="0079011B">
              <w:rPr>
                <w:noProof/>
                <w:lang w:eastAsia="zh-CN"/>
              </w:rPr>
              <w:t>for ThresholdCrossing dataType</w:t>
            </w:r>
            <w:r w:rsidR="00D17D56">
              <w:rPr>
                <w:noProof/>
                <w:lang w:eastAsia="zh-CN"/>
              </w:rPr>
              <w:t>.</w:t>
            </w:r>
            <w:r w:rsidR="009508F5">
              <w:rPr>
                <w:noProof/>
                <w:lang w:eastAsia="zh-CN"/>
              </w:rPr>
              <w:t xml:space="preserve"> The agreed stage 2 is in </w:t>
            </w:r>
            <w:r w:rsidR="009508F5" w:rsidRPr="00D17D56">
              <w:rPr>
                <w:noProof/>
                <w:lang w:eastAsia="zh-CN"/>
              </w:rPr>
              <w:t>S5-252068</w:t>
            </w:r>
            <w:r w:rsidR="009508F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7570E" w:rsidR="00F5067C" w:rsidRPr="007E3777" w:rsidRDefault="00D17D56" w:rsidP="004F28F7">
            <w:pPr>
              <w:pStyle w:val="CRCoverPage"/>
              <w:spacing w:after="0"/>
              <w:rPr>
                <w:rFonts w:cs="Arial"/>
              </w:rPr>
            </w:pPr>
            <w:r>
              <w:rPr>
                <w:rFonts w:cs="Arial"/>
              </w:rPr>
              <w:t xml:space="preserve">Rename </w:t>
            </w:r>
            <w:r w:rsidRPr="0079011B">
              <w:rPr>
                <w:noProof/>
                <w:lang w:eastAsia="zh-CN"/>
              </w:rPr>
              <w:t>dataType</w:t>
            </w:r>
            <w:r>
              <w:rPr>
                <w:noProof/>
                <w:lang w:eastAsia="zh-CN"/>
              </w:rPr>
              <w:t xml:space="preserve"> </w:t>
            </w:r>
            <w:r w:rsidRPr="0079011B">
              <w:rPr>
                <w:noProof/>
                <w:lang w:eastAsia="zh-CN"/>
              </w:rPr>
              <w:t>Threshold</w:t>
            </w:r>
            <w:r>
              <w:rPr>
                <w:noProof/>
                <w:lang w:eastAsia="zh-CN"/>
              </w:rPr>
              <w:t>Info as</w:t>
            </w:r>
            <w:r w:rsidRPr="0079011B">
              <w:rPr>
                <w:noProof/>
                <w:lang w:eastAsia="zh-CN"/>
              </w:rPr>
              <w:t xml:space="preserve"> ThresholdCrossing</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7B30C" w:rsidR="00121732" w:rsidRPr="00606D86" w:rsidRDefault="00D17D56" w:rsidP="00F96C0E">
            <w:pPr>
              <w:pStyle w:val="CRCoverPage"/>
              <w:spacing w:after="0"/>
              <w:rPr>
                <w:noProof/>
              </w:rPr>
            </w:pPr>
            <w:r>
              <w:rPr>
                <w:noProof/>
              </w:rPr>
              <w:t>Stage 3 is mssing.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44104" w14:textId="77777777" w:rsidR="00D17D56" w:rsidRDefault="00D17D56" w:rsidP="00D17D56">
            <w:pPr>
              <w:pStyle w:val="CRCoverPage"/>
              <w:spacing w:after="0"/>
              <w:ind w:left="100"/>
              <w:rPr>
                <w:noProof/>
                <w:lang w:eastAsia="zh-CN"/>
              </w:rPr>
            </w:pPr>
            <w:r>
              <w:rPr>
                <w:rFonts w:hint="eastAsia"/>
                <w:noProof/>
                <w:lang w:eastAsia="zh-CN"/>
              </w:rPr>
              <w:t>F</w:t>
            </w:r>
            <w:r>
              <w:rPr>
                <w:noProof/>
                <w:lang w:eastAsia="zh-CN"/>
              </w:rPr>
              <w:t>ollowing YAML file normatively defined in the forge are updated</w:t>
            </w:r>
          </w:p>
          <w:p w14:paraId="2E8CC96B" w14:textId="58CB2F5B" w:rsidR="00D17D56" w:rsidRDefault="00D17D56" w:rsidP="00D17D56">
            <w:pPr>
              <w:pStyle w:val="CRCoverPage"/>
              <w:spacing w:after="0"/>
              <w:rPr>
                <w:noProof/>
                <w:lang w:eastAsia="zh-CN"/>
              </w:rPr>
            </w:pPr>
            <w:r w:rsidRPr="00E46874">
              <w:rPr>
                <w:rFonts w:hint="eastAsia"/>
                <w:noProof/>
                <w:lang w:eastAsia="zh-CN"/>
              </w:rPr>
              <w:t>-</w:t>
            </w:r>
            <w:r>
              <w:rPr>
                <w:rFonts w:hint="eastAsia"/>
                <w:noProof/>
                <w:lang w:eastAsia="zh-CN"/>
              </w:rPr>
              <w:t xml:space="preserve"> </w:t>
            </w:r>
            <w:r>
              <w:rPr>
                <w:noProof/>
                <w:lang w:eastAsia="zh-CN"/>
              </w:rPr>
              <w:t>/OpenAPI/</w:t>
            </w:r>
            <w:r>
              <w:t xml:space="preserve"> </w:t>
            </w:r>
            <w:r w:rsidRPr="00D17D56">
              <w:rPr>
                <w:noProof/>
                <w:lang w:eastAsia="zh-CN"/>
              </w:rPr>
              <w:t>TS28111_FaultNrm.yaml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685D9FB" w:rsidR="001E41F3" w:rsidRDefault="00520E2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8705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7D1226" w:rsidR="001E41F3" w:rsidRDefault="00145D43">
            <w:pPr>
              <w:pStyle w:val="CRCoverPage"/>
              <w:spacing w:after="0"/>
              <w:ind w:left="99"/>
              <w:rPr>
                <w:noProof/>
              </w:rPr>
            </w:pPr>
            <w:r>
              <w:rPr>
                <w:noProof/>
              </w:rPr>
              <w:t>TS</w:t>
            </w:r>
            <w:r w:rsidR="000A6394">
              <w:rPr>
                <w:noProof/>
              </w:rPr>
              <w:t xml:space="preserve"> </w:t>
            </w:r>
            <w:r w:rsidR="00520E2F">
              <w:rPr>
                <w:noProof/>
              </w:rPr>
              <w:t>28.111</w:t>
            </w:r>
            <w:r w:rsidR="000A6394">
              <w:rPr>
                <w:noProof/>
              </w:rPr>
              <w:t xml:space="preserve"> CR </w:t>
            </w:r>
            <w:r w:rsidR="00520E2F">
              <w:rPr>
                <w:noProof/>
              </w:rPr>
              <w:t>0040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4E50B" w:rsidR="009508F5" w:rsidRDefault="009508F5" w:rsidP="009508F5">
            <w:pPr>
              <w:jc w:val="center"/>
            </w:pPr>
            <w:r>
              <w:t xml:space="preserve">Forge MR link: </w:t>
            </w:r>
            <w:hyperlink r:id="rId12" w:history="1">
              <w:r>
                <w:rPr>
                  <w:rStyle w:val="ab"/>
                  <w:lang w:val="en-US"/>
                </w:rPr>
                <w:t>https://forge.3gpp.org/rep/sa5/MnS/-/merge_requests/1734</w:t>
              </w:r>
            </w:hyperlink>
            <w:r>
              <w:t xml:space="preserve"> at commit e1c1ae48605b3f2ce107ee2d74582accb39967ab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1F3B2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680ECE" w14:textId="77777777" w:rsidR="009508F5" w:rsidRDefault="009508F5" w:rsidP="009508F5">
      <w:pPr>
        <w:jc w:val="center"/>
      </w:pPr>
      <w:bookmarkStart w:id="1" w:name="_CR6_4_1"/>
      <w:bookmarkEnd w:id="1"/>
      <w:r>
        <w:t xml:space="preserve">Forge MR link: </w:t>
      </w:r>
      <w:hyperlink r:id="rId14" w:history="1">
        <w:r>
          <w:rPr>
            <w:rStyle w:val="ab"/>
            <w:lang w:val="en-US"/>
          </w:rPr>
          <w:t>https://forge.3gpp.org/rep/sa5/MnS/-/merge_requests/1734</w:t>
        </w:r>
      </w:hyperlink>
      <w:r>
        <w:t xml:space="preserve"> at commit e1c1ae48605b3f2ce107ee2d74582accb39967ab</w:t>
      </w:r>
    </w:p>
    <w:p w14:paraId="650CDCAF" w14:textId="77777777" w:rsidR="009508F5" w:rsidRPr="00840331" w:rsidRDefault="009508F5" w:rsidP="009508F5"/>
    <w:p w14:paraId="397B1C56" w14:textId="77777777" w:rsidR="009508F5" w:rsidRDefault="009508F5" w:rsidP="009508F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2FAE543" w14:textId="77777777" w:rsidR="009508F5" w:rsidRPr="00A717EB" w:rsidRDefault="009508F5" w:rsidP="009508F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/TS28111_FaultNrm.yaml</w:t>
      </w:r>
      <w:r w:rsidRPr="00A717EB">
        <w:rPr>
          <w:rFonts w:ascii="Arial" w:hAnsi="Arial" w:cs="Arial"/>
          <w:color w:val="548DD4" w:themeColor="text2" w:themeTint="99"/>
          <w:sz w:val="28"/>
          <w:szCs w:val="32"/>
        </w:rPr>
        <w:t xml:space="preserve"> ***</w:t>
      </w:r>
    </w:p>
    <w:p w14:paraId="2E3A02E6" w14:textId="77777777" w:rsidR="009508F5" w:rsidRPr="008F7C23" w:rsidRDefault="009508F5" w:rsidP="009508F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28DF6F1" w14:textId="77777777" w:rsidR="009508F5" w:rsidRDefault="009508F5" w:rsidP="009508F5">
      <w:pPr>
        <w:pStyle w:val="PL"/>
      </w:pPr>
      <w:r>
        <w:t>openapi: 3.0.1</w:t>
      </w:r>
    </w:p>
    <w:p w14:paraId="1B4736AC" w14:textId="77777777" w:rsidR="009508F5" w:rsidRDefault="009508F5" w:rsidP="009508F5">
      <w:pPr>
        <w:pStyle w:val="PL"/>
      </w:pPr>
      <w:r>
        <w:t>info:</w:t>
      </w:r>
    </w:p>
    <w:p w14:paraId="16092407" w14:textId="77777777" w:rsidR="009508F5" w:rsidRDefault="009508F5" w:rsidP="009508F5">
      <w:pPr>
        <w:pStyle w:val="PL"/>
      </w:pPr>
      <w:r>
        <w:t xml:space="preserve">  title: Fault Management NRM</w:t>
      </w:r>
    </w:p>
    <w:p w14:paraId="77B7EC38" w14:textId="77777777" w:rsidR="009508F5" w:rsidRDefault="009508F5" w:rsidP="009508F5">
      <w:pPr>
        <w:pStyle w:val="PL"/>
      </w:pPr>
      <w:r>
        <w:t xml:space="preserve">  version: 18.1.0</w:t>
      </w:r>
    </w:p>
    <w:p w14:paraId="65EE0BB7" w14:textId="77777777" w:rsidR="009508F5" w:rsidRDefault="009508F5" w:rsidP="009508F5">
      <w:pPr>
        <w:pStyle w:val="PL"/>
      </w:pPr>
      <w:r>
        <w:t xml:space="preserve">  description: &gt;-</w:t>
      </w:r>
    </w:p>
    <w:p w14:paraId="7844508E" w14:textId="77777777" w:rsidR="009508F5" w:rsidRDefault="009508F5" w:rsidP="009508F5">
      <w:pPr>
        <w:pStyle w:val="PL"/>
      </w:pPr>
      <w:r>
        <w:t xml:space="preserve">    OAS 3.0.1 definition of the Fault Supervision MnS</w:t>
      </w:r>
    </w:p>
    <w:p w14:paraId="6FD3590F" w14:textId="77777777" w:rsidR="009508F5" w:rsidRDefault="009508F5" w:rsidP="009508F5">
      <w:pPr>
        <w:pStyle w:val="PL"/>
      </w:pPr>
      <w:r>
        <w:t xml:space="preserve">    © 2024, 3GPP Organizational Partners (ARIB, ATIS, CCSA, ETSI, TSDSI, TTA, TTC).</w:t>
      </w:r>
    </w:p>
    <w:p w14:paraId="1A0C8FDC" w14:textId="77777777" w:rsidR="009508F5" w:rsidRDefault="009508F5" w:rsidP="009508F5">
      <w:pPr>
        <w:pStyle w:val="PL"/>
      </w:pPr>
      <w:r>
        <w:t xml:space="preserve">    All rights reserved.</w:t>
      </w:r>
    </w:p>
    <w:p w14:paraId="6EF7A4B0" w14:textId="77777777" w:rsidR="009508F5" w:rsidRDefault="009508F5" w:rsidP="009508F5">
      <w:pPr>
        <w:pStyle w:val="PL"/>
      </w:pPr>
      <w:r>
        <w:t>externalDocs:</w:t>
      </w:r>
    </w:p>
    <w:p w14:paraId="2D75F5DD" w14:textId="77777777" w:rsidR="009508F5" w:rsidRDefault="009508F5" w:rsidP="009508F5">
      <w:pPr>
        <w:pStyle w:val="PL"/>
      </w:pPr>
      <w:r>
        <w:t xml:space="preserve">  description: 3GPP TS 28.111; Fault Management</w:t>
      </w:r>
    </w:p>
    <w:p w14:paraId="2165F7ED" w14:textId="77777777" w:rsidR="009508F5" w:rsidRDefault="009508F5" w:rsidP="009508F5">
      <w:pPr>
        <w:pStyle w:val="PL"/>
      </w:pPr>
      <w:r>
        <w:t xml:space="preserve">  url: http://www.3gpp.org/ftp/Specs/archive/28_series/28.111/</w:t>
      </w:r>
    </w:p>
    <w:p w14:paraId="5FE5145D" w14:textId="77777777" w:rsidR="009508F5" w:rsidRDefault="009508F5" w:rsidP="009508F5">
      <w:pPr>
        <w:pStyle w:val="PL"/>
      </w:pPr>
      <w:r>
        <w:t>servers:</w:t>
      </w:r>
    </w:p>
    <w:p w14:paraId="724B28BF" w14:textId="77777777" w:rsidR="009508F5" w:rsidRDefault="009508F5" w:rsidP="009508F5">
      <w:pPr>
        <w:pStyle w:val="PL"/>
      </w:pPr>
      <w:r>
        <w:t xml:space="preserve">  - url: '{MnSRoot}/FaultSupervisionMnS/{MnSversion}'</w:t>
      </w:r>
    </w:p>
    <w:p w14:paraId="486715FB" w14:textId="77777777" w:rsidR="009508F5" w:rsidRDefault="009508F5" w:rsidP="009508F5">
      <w:pPr>
        <w:pStyle w:val="PL"/>
      </w:pPr>
      <w:r>
        <w:t xml:space="preserve">    variables:</w:t>
      </w:r>
    </w:p>
    <w:p w14:paraId="35C31BEB" w14:textId="77777777" w:rsidR="009508F5" w:rsidRDefault="009508F5" w:rsidP="009508F5">
      <w:pPr>
        <w:pStyle w:val="PL"/>
      </w:pPr>
      <w:r>
        <w:t xml:space="preserve">      MnSRoot:</w:t>
      </w:r>
    </w:p>
    <w:p w14:paraId="1912E921" w14:textId="77777777" w:rsidR="009508F5" w:rsidRDefault="009508F5" w:rsidP="009508F5">
      <w:pPr>
        <w:pStyle w:val="PL"/>
      </w:pPr>
      <w:r>
        <w:t xml:space="preserve">        description: See subclause 4.4.3 of TS 32.158</w:t>
      </w:r>
    </w:p>
    <w:p w14:paraId="058659E7" w14:textId="77777777" w:rsidR="009508F5" w:rsidRDefault="009508F5" w:rsidP="009508F5">
      <w:pPr>
        <w:pStyle w:val="PL"/>
      </w:pPr>
      <w:r>
        <w:t xml:space="preserve">        default: http://example.com/3GPPManagement</w:t>
      </w:r>
    </w:p>
    <w:p w14:paraId="0E33AE44" w14:textId="77777777" w:rsidR="009508F5" w:rsidRDefault="009508F5" w:rsidP="009508F5">
      <w:pPr>
        <w:pStyle w:val="PL"/>
      </w:pPr>
      <w:r>
        <w:t xml:space="preserve">      MnSversion:</w:t>
      </w:r>
    </w:p>
    <w:p w14:paraId="6FB114C8" w14:textId="77777777" w:rsidR="009508F5" w:rsidRDefault="009508F5" w:rsidP="009508F5">
      <w:pPr>
        <w:pStyle w:val="PL"/>
      </w:pPr>
      <w:r>
        <w:t xml:space="preserve">        description: Version number of the OpenAPI definition</w:t>
      </w:r>
    </w:p>
    <w:p w14:paraId="777731B1" w14:textId="77777777" w:rsidR="009508F5" w:rsidRDefault="009508F5" w:rsidP="009508F5">
      <w:pPr>
        <w:pStyle w:val="PL"/>
      </w:pPr>
      <w:r>
        <w:t xml:space="preserve">        default: XXX</w:t>
      </w:r>
    </w:p>
    <w:p w14:paraId="32BA4904" w14:textId="77777777" w:rsidR="009508F5" w:rsidRDefault="009508F5" w:rsidP="009508F5">
      <w:pPr>
        <w:pStyle w:val="PL"/>
      </w:pPr>
      <w:r>
        <w:t>paths: {}</w:t>
      </w:r>
    </w:p>
    <w:p w14:paraId="2F8FDFB8" w14:textId="77777777" w:rsidR="009508F5" w:rsidRDefault="009508F5" w:rsidP="009508F5">
      <w:pPr>
        <w:pStyle w:val="PL"/>
      </w:pPr>
    </w:p>
    <w:p w14:paraId="3D865156" w14:textId="77777777" w:rsidR="009508F5" w:rsidRDefault="009508F5" w:rsidP="009508F5">
      <w:pPr>
        <w:pStyle w:val="PL"/>
      </w:pPr>
      <w:r>
        <w:t>components:</w:t>
      </w:r>
    </w:p>
    <w:p w14:paraId="64EB329F" w14:textId="77777777" w:rsidR="009508F5" w:rsidRDefault="009508F5" w:rsidP="009508F5">
      <w:pPr>
        <w:pStyle w:val="PL"/>
      </w:pPr>
      <w:r>
        <w:t xml:space="preserve">  schemas:</w:t>
      </w:r>
    </w:p>
    <w:p w14:paraId="2E01EA8F" w14:textId="77777777" w:rsidR="009508F5" w:rsidRDefault="009508F5" w:rsidP="009508F5">
      <w:pPr>
        <w:pStyle w:val="PL"/>
      </w:pPr>
    </w:p>
    <w:p w14:paraId="1A903FE6" w14:textId="77777777" w:rsidR="009508F5" w:rsidRDefault="009508F5" w:rsidP="009508F5">
      <w:pPr>
        <w:pStyle w:val="PL"/>
      </w:pPr>
      <w:r>
        <w:t xml:space="preserve">  #---- Definition of AlarmRecord ----------------------------------------------------#</w:t>
      </w:r>
    </w:p>
    <w:p w14:paraId="2AF02D21" w14:textId="77777777" w:rsidR="009508F5" w:rsidRDefault="009508F5" w:rsidP="009508F5">
      <w:pPr>
        <w:pStyle w:val="PL"/>
      </w:pPr>
      <w:r>
        <w:t xml:space="preserve"> </w:t>
      </w:r>
    </w:p>
    <w:p w14:paraId="5B0004E8" w14:textId="77777777" w:rsidR="009508F5" w:rsidRDefault="009508F5" w:rsidP="009508F5">
      <w:pPr>
        <w:pStyle w:val="PL"/>
      </w:pPr>
      <w:r>
        <w:t xml:space="preserve">    AlarmId:</w:t>
      </w:r>
    </w:p>
    <w:p w14:paraId="2AC921C8" w14:textId="77777777" w:rsidR="009508F5" w:rsidRDefault="009508F5" w:rsidP="009508F5">
      <w:pPr>
        <w:pStyle w:val="PL"/>
      </w:pPr>
      <w:r>
        <w:t xml:space="preserve">      type: string</w:t>
      </w:r>
    </w:p>
    <w:p w14:paraId="0121C5E9" w14:textId="77777777" w:rsidR="009508F5" w:rsidRDefault="009508F5" w:rsidP="009508F5">
      <w:pPr>
        <w:pStyle w:val="PL"/>
      </w:pPr>
      <w:r>
        <w:t xml:space="preserve">    AlarmType:</w:t>
      </w:r>
    </w:p>
    <w:p w14:paraId="07B21D5E" w14:textId="77777777" w:rsidR="009508F5" w:rsidRDefault="009508F5" w:rsidP="009508F5">
      <w:pPr>
        <w:pStyle w:val="PL"/>
      </w:pPr>
      <w:r>
        <w:t xml:space="preserve">      type: string</w:t>
      </w:r>
    </w:p>
    <w:p w14:paraId="571D4895" w14:textId="77777777" w:rsidR="009508F5" w:rsidRDefault="009508F5" w:rsidP="009508F5">
      <w:pPr>
        <w:pStyle w:val="PL"/>
      </w:pPr>
      <w:r>
        <w:t xml:space="preserve">      enum:</w:t>
      </w:r>
    </w:p>
    <w:p w14:paraId="197672A1" w14:textId="77777777" w:rsidR="009508F5" w:rsidRDefault="009508F5" w:rsidP="009508F5">
      <w:pPr>
        <w:pStyle w:val="PL"/>
      </w:pPr>
      <w:r>
        <w:t xml:space="preserve">        - COMMUNICATIONS_ALARM</w:t>
      </w:r>
    </w:p>
    <w:p w14:paraId="70185B42" w14:textId="77777777" w:rsidR="009508F5" w:rsidRDefault="009508F5" w:rsidP="009508F5">
      <w:pPr>
        <w:pStyle w:val="PL"/>
      </w:pPr>
      <w:r>
        <w:t xml:space="preserve">        - QUALITY_OF_SERVICE_ALARM</w:t>
      </w:r>
    </w:p>
    <w:p w14:paraId="7171EBD5" w14:textId="77777777" w:rsidR="009508F5" w:rsidRDefault="009508F5" w:rsidP="009508F5">
      <w:pPr>
        <w:pStyle w:val="PL"/>
      </w:pPr>
      <w:r>
        <w:t xml:space="preserve">        - PROCESSING_ERROR_ALARM</w:t>
      </w:r>
    </w:p>
    <w:p w14:paraId="3A714A22" w14:textId="77777777" w:rsidR="009508F5" w:rsidRDefault="009508F5" w:rsidP="009508F5">
      <w:pPr>
        <w:pStyle w:val="PL"/>
      </w:pPr>
      <w:r>
        <w:t xml:space="preserve">        - EQUIPMENT_ALARM</w:t>
      </w:r>
    </w:p>
    <w:p w14:paraId="2735C8A7" w14:textId="77777777" w:rsidR="009508F5" w:rsidRDefault="009508F5" w:rsidP="009508F5">
      <w:pPr>
        <w:pStyle w:val="PL"/>
      </w:pPr>
      <w:r>
        <w:t xml:space="preserve">        - ENVIRONMENTAL_ALARM</w:t>
      </w:r>
    </w:p>
    <w:p w14:paraId="555F8163" w14:textId="77777777" w:rsidR="009508F5" w:rsidRDefault="009508F5" w:rsidP="009508F5">
      <w:pPr>
        <w:pStyle w:val="PL"/>
      </w:pPr>
      <w:r>
        <w:t xml:space="preserve">        - INTEGRITY_VIOLATION</w:t>
      </w:r>
    </w:p>
    <w:p w14:paraId="4BF3A12F" w14:textId="77777777" w:rsidR="009508F5" w:rsidRDefault="009508F5" w:rsidP="009508F5">
      <w:pPr>
        <w:pStyle w:val="PL"/>
      </w:pPr>
      <w:r>
        <w:t xml:space="preserve">        - OPERATIONAL_VIOLATION</w:t>
      </w:r>
    </w:p>
    <w:p w14:paraId="5C7B6954" w14:textId="77777777" w:rsidR="009508F5" w:rsidRDefault="009508F5" w:rsidP="009508F5">
      <w:pPr>
        <w:pStyle w:val="PL"/>
      </w:pPr>
      <w:r>
        <w:t xml:space="preserve">        - PHYSICAL_VIOLATION</w:t>
      </w:r>
    </w:p>
    <w:p w14:paraId="0584B2E1" w14:textId="77777777" w:rsidR="009508F5" w:rsidRDefault="009508F5" w:rsidP="009508F5">
      <w:pPr>
        <w:pStyle w:val="PL"/>
      </w:pPr>
      <w:r>
        <w:t xml:space="preserve">        - SECURITY_SERVICE_OR_MECHANISM_VIOLATION</w:t>
      </w:r>
    </w:p>
    <w:p w14:paraId="4ECF22C7" w14:textId="77777777" w:rsidR="009508F5" w:rsidRDefault="009508F5" w:rsidP="009508F5">
      <w:pPr>
        <w:pStyle w:val="PL"/>
      </w:pPr>
      <w:r>
        <w:t xml:space="preserve">        - TIME_DOMAIN_VIOLATION</w:t>
      </w:r>
    </w:p>
    <w:p w14:paraId="7B75F93E" w14:textId="77777777" w:rsidR="009508F5" w:rsidRDefault="009508F5" w:rsidP="009508F5">
      <w:pPr>
        <w:pStyle w:val="PL"/>
      </w:pPr>
      <w:r>
        <w:t xml:space="preserve">    ProbableCause:</w:t>
      </w:r>
    </w:p>
    <w:p w14:paraId="77E7AE44" w14:textId="77777777" w:rsidR="009508F5" w:rsidRDefault="009508F5" w:rsidP="009508F5">
      <w:pPr>
        <w:pStyle w:val="PL"/>
      </w:pPr>
      <w:r>
        <w:t xml:space="preserve">      description: &gt;-</w:t>
      </w:r>
    </w:p>
    <w:p w14:paraId="0E155287" w14:textId="77777777" w:rsidR="009508F5" w:rsidRDefault="009508F5" w:rsidP="009508F5">
      <w:pPr>
        <w:pStyle w:val="PL"/>
      </w:pPr>
      <w:r>
        <w:t xml:space="preserve">        The value of the probable cause may be a specific standardized string, or any</w:t>
      </w:r>
    </w:p>
    <w:p w14:paraId="630BC734" w14:textId="77777777" w:rsidR="009508F5" w:rsidRDefault="009508F5" w:rsidP="009508F5">
      <w:pPr>
        <w:pStyle w:val="PL"/>
      </w:pPr>
      <w:r>
        <w:t xml:space="preserve">        vendor provided string. Probable cause strings are not standardized in the</w:t>
      </w:r>
    </w:p>
    <w:p w14:paraId="55E5FEA4" w14:textId="77777777" w:rsidR="009508F5" w:rsidRDefault="009508F5" w:rsidP="009508F5">
      <w:pPr>
        <w:pStyle w:val="PL"/>
      </w:pPr>
      <w:r>
        <w:t xml:space="preserve">        present document. They may be added in a future version. Up to then the</w:t>
      </w:r>
    </w:p>
    <w:p w14:paraId="7366B0DE" w14:textId="77777777" w:rsidR="009508F5" w:rsidRDefault="009508F5" w:rsidP="009508F5">
      <w:pPr>
        <w:pStyle w:val="PL"/>
      </w:pPr>
      <w:r>
        <w:t xml:space="preserve">        mapping of the generic probable cause strings "PROBABLE_CAUSE_001" to</w:t>
      </w:r>
    </w:p>
    <w:p w14:paraId="459C25F1" w14:textId="77777777" w:rsidR="009508F5" w:rsidRDefault="009508F5" w:rsidP="009508F5">
      <w:pPr>
        <w:pStyle w:val="PL"/>
      </w:pPr>
      <w:r>
        <w:t xml:space="preserve">        "PROBABLE_CAUSE_005" is vendor specific.</w:t>
      </w:r>
    </w:p>
    <w:p w14:paraId="12685A9B" w14:textId="77777777" w:rsidR="009508F5" w:rsidRDefault="009508F5" w:rsidP="009508F5">
      <w:pPr>
        <w:pStyle w:val="PL"/>
      </w:pPr>
      <w:r>
        <w:t xml:space="preserve">        The value of the probable cause may also be an integer. The mapping of integer</w:t>
      </w:r>
    </w:p>
    <w:p w14:paraId="4868ADCC" w14:textId="77777777" w:rsidR="009508F5" w:rsidRDefault="009508F5" w:rsidP="009508F5">
      <w:pPr>
        <w:pStyle w:val="PL"/>
      </w:pPr>
      <w:r>
        <w:t xml:space="preserve">        values to probable causes is vendor specific.</w:t>
      </w:r>
    </w:p>
    <w:p w14:paraId="72E03B81" w14:textId="77777777" w:rsidR="009508F5" w:rsidRDefault="009508F5" w:rsidP="009508F5">
      <w:pPr>
        <w:pStyle w:val="PL"/>
      </w:pPr>
      <w:r>
        <w:t xml:space="preserve">      oneOf:</w:t>
      </w:r>
    </w:p>
    <w:p w14:paraId="1F57C03F" w14:textId="77777777" w:rsidR="009508F5" w:rsidRDefault="009508F5" w:rsidP="009508F5">
      <w:pPr>
        <w:pStyle w:val="PL"/>
      </w:pPr>
      <w:r>
        <w:t xml:space="preserve">        - anyOf:</w:t>
      </w:r>
    </w:p>
    <w:p w14:paraId="0476F872" w14:textId="77777777" w:rsidR="009508F5" w:rsidRDefault="009508F5" w:rsidP="009508F5">
      <w:pPr>
        <w:pStyle w:val="PL"/>
      </w:pPr>
      <w:r>
        <w:t xml:space="preserve">            - type: string</w:t>
      </w:r>
    </w:p>
    <w:p w14:paraId="6325F2CC" w14:textId="77777777" w:rsidR="009508F5" w:rsidRDefault="009508F5" w:rsidP="009508F5">
      <w:pPr>
        <w:pStyle w:val="PL"/>
      </w:pPr>
      <w:r>
        <w:t xml:space="preserve">              enum:</w:t>
      </w:r>
    </w:p>
    <w:p w14:paraId="41E05D97" w14:textId="77777777" w:rsidR="009508F5" w:rsidRDefault="009508F5" w:rsidP="009508F5">
      <w:pPr>
        <w:pStyle w:val="PL"/>
      </w:pPr>
      <w:r>
        <w:t xml:space="preserve">                - PROBABLE_CAUSE_001</w:t>
      </w:r>
    </w:p>
    <w:p w14:paraId="57734FC2" w14:textId="77777777" w:rsidR="009508F5" w:rsidRDefault="009508F5" w:rsidP="009508F5">
      <w:pPr>
        <w:pStyle w:val="PL"/>
      </w:pPr>
      <w:r>
        <w:t xml:space="preserve">                - PROBABLE_CAUSE_002</w:t>
      </w:r>
    </w:p>
    <w:p w14:paraId="7DC7A083" w14:textId="77777777" w:rsidR="009508F5" w:rsidRDefault="009508F5" w:rsidP="009508F5">
      <w:pPr>
        <w:pStyle w:val="PL"/>
      </w:pPr>
      <w:r>
        <w:t xml:space="preserve">                - PROBABLE_CAUSE_003</w:t>
      </w:r>
    </w:p>
    <w:p w14:paraId="6E65B607" w14:textId="77777777" w:rsidR="009508F5" w:rsidRDefault="009508F5" w:rsidP="009508F5">
      <w:pPr>
        <w:pStyle w:val="PL"/>
      </w:pPr>
      <w:r>
        <w:t xml:space="preserve">                - PROBABLE_CAUSE_004</w:t>
      </w:r>
    </w:p>
    <w:p w14:paraId="4F050EDF" w14:textId="77777777" w:rsidR="009508F5" w:rsidRDefault="009508F5" w:rsidP="009508F5">
      <w:pPr>
        <w:pStyle w:val="PL"/>
      </w:pPr>
      <w:r>
        <w:t xml:space="preserve">                - PROBABLE_CAUSE_005</w:t>
      </w:r>
    </w:p>
    <w:p w14:paraId="1018633F" w14:textId="77777777" w:rsidR="009508F5" w:rsidRDefault="009508F5" w:rsidP="009508F5">
      <w:pPr>
        <w:pStyle w:val="PL"/>
      </w:pPr>
      <w:r>
        <w:t xml:space="preserve">            - type: string</w:t>
      </w:r>
    </w:p>
    <w:p w14:paraId="12A42063" w14:textId="77777777" w:rsidR="009508F5" w:rsidRDefault="009508F5" w:rsidP="009508F5">
      <w:pPr>
        <w:pStyle w:val="PL"/>
      </w:pPr>
      <w:r>
        <w:t xml:space="preserve">        - type: integer</w:t>
      </w:r>
    </w:p>
    <w:p w14:paraId="3D7B27CB" w14:textId="77777777" w:rsidR="009508F5" w:rsidRDefault="009508F5" w:rsidP="009508F5">
      <w:pPr>
        <w:pStyle w:val="PL"/>
      </w:pPr>
      <w:r>
        <w:lastRenderedPageBreak/>
        <w:t xml:space="preserve">    SpecificProblem:</w:t>
      </w:r>
    </w:p>
    <w:p w14:paraId="38B26892" w14:textId="77777777" w:rsidR="009508F5" w:rsidRDefault="009508F5" w:rsidP="009508F5">
      <w:pPr>
        <w:pStyle w:val="PL"/>
      </w:pPr>
      <w:r>
        <w:t xml:space="preserve">      oneOf:</w:t>
      </w:r>
    </w:p>
    <w:p w14:paraId="2F626A01" w14:textId="77777777" w:rsidR="009508F5" w:rsidRDefault="009508F5" w:rsidP="009508F5">
      <w:pPr>
        <w:pStyle w:val="PL"/>
      </w:pPr>
      <w:r>
        <w:t xml:space="preserve">        - type: string</w:t>
      </w:r>
    </w:p>
    <w:p w14:paraId="6D896E58" w14:textId="77777777" w:rsidR="009508F5" w:rsidRDefault="009508F5" w:rsidP="009508F5">
      <w:pPr>
        <w:pStyle w:val="PL"/>
      </w:pPr>
      <w:r>
        <w:t xml:space="preserve">        - type: integer</w:t>
      </w:r>
    </w:p>
    <w:p w14:paraId="4C5B18D5" w14:textId="77777777" w:rsidR="009508F5" w:rsidRDefault="009508F5" w:rsidP="009508F5">
      <w:pPr>
        <w:pStyle w:val="PL"/>
      </w:pPr>
      <w:r>
        <w:t xml:space="preserve">    PerceivedSeverity:</w:t>
      </w:r>
    </w:p>
    <w:p w14:paraId="5DD48EC0" w14:textId="77777777" w:rsidR="009508F5" w:rsidRDefault="009508F5" w:rsidP="009508F5">
      <w:pPr>
        <w:pStyle w:val="PL"/>
      </w:pPr>
      <w:r>
        <w:t xml:space="preserve">      type: string</w:t>
      </w:r>
    </w:p>
    <w:p w14:paraId="3E7540C1" w14:textId="77777777" w:rsidR="009508F5" w:rsidRDefault="009508F5" w:rsidP="009508F5">
      <w:pPr>
        <w:pStyle w:val="PL"/>
      </w:pPr>
      <w:r>
        <w:t xml:space="preserve">      enum:</w:t>
      </w:r>
    </w:p>
    <w:p w14:paraId="33420042" w14:textId="77777777" w:rsidR="009508F5" w:rsidRDefault="009508F5" w:rsidP="009508F5">
      <w:pPr>
        <w:pStyle w:val="PL"/>
      </w:pPr>
      <w:r>
        <w:t xml:space="preserve">        - INDETERMINATE</w:t>
      </w:r>
    </w:p>
    <w:p w14:paraId="0610BD25" w14:textId="77777777" w:rsidR="009508F5" w:rsidRDefault="009508F5" w:rsidP="009508F5">
      <w:pPr>
        <w:pStyle w:val="PL"/>
      </w:pPr>
      <w:r>
        <w:t xml:space="preserve">        - CRITICAL</w:t>
      </w:r>
    </w:p>
    <w:p w14:paraId="4B34EDC3" w14:textId="77777777" w:rsidR="009508F5" w:rsidRDefault="009508F5" w:rsidP="009508F5">
      <w:pPr>
        <w:pStyle w:val="PL"/>
      </w:pPr>
      <w:r>
        <w:t xml:space="preserve">        - MAJOR</w:t>
      </w:r>
    </w:p>
    <w:p w14:paraId="489229F5" w14:textId="77777777" w:rsidR="009508F5" w:rsidRDefault="009508F5" w:rsidP="009508F5">
      <w:pPr>
        <w:pStyle w:val="PL"/>
      </w:pPr>
      <w:r>
        <w:t xml:space="preserve">        - MINOR</w:t>
      </w:r>
    </w:p>
    <w:p w14:paraId="2A6066DC" w14:textId="77777777" w:rsidR="009508F5" w:rsidRDefault="009508F5" w:rsidP="009508F5">
      <w:pPr>
        <w:pStyle w:val="PL"/>
      </w:pPr>
      <w:r>
        <w:t xml:space="preserve">        - WARNING</w:t>
      </w:r>
    </w:p>
    <w:p w14:paraId="4F56CB01" w14:textId="77777777" w:rsidR="009508F5" w:rsidRDefault="009508F5" w:rsidP="009508F5">
      <w:pPr>
        <w:pStyle w:val="PL"/>
      </w:pPr>
      <w:r>
        <w:t xml:space="preserve">        - CLEARED</w:t>
      </w:r>
    </w:p>
    <w:p w14:paraId="4FB6D156" w14:textId="77777777" w:rsidR="009508F5" w:rsidRDefault="009508F5" w:rsidP="009508F5">
      <w:pPr>
        <w:pStyle w:val="PL"/>
      </w:pPr>
      <w:r>
        <w:t xml:space="preserve">    TrendIndication:</w:t>
      </w:r>
    </w:p>
    <w:p w14:paraId="3389A044" w14:textId="77777777" w:rsidR="009508F5" w:rsidRDefault="009508F5" w:rsidP="009508F5">
      <w:pPr>
        <w:pStyle w:val="PL"/>
      </w:pPr>
      <w:r>
        <w:t xml:space="preserve">      type: string</w:t>
      </w:r>
    </w:p>
    <w:p w14:paraId="41D62A3E" w14:textId="77777777" w:rsidR="009508F5" w:rsidRDefault="009508F5" w:rsidP="009508F5">
      <w:pPr>
        <w:pStyle w:val="PL"/>
      </w:pPr>
      <w:r>
        <w:t xml:space="preserve">      enum:</w:t>
      </w:r>
    </w:p>
    <w:p w14:paraId="501F68AF" w14:textId="77777777" w:rsidR="009508F5" w:rsidRDefault="009508F5" w:rsidP="009508F5">
      <w:pPr>
        <w:pStyle w:val="PL"/>
      </w:pPr>
      <w:r>
        <w:t xml:space="preserve">        - MORE_SEVERE</w:t>
      </w:r>
    </w:p>
    <w:p w14:paraId="5FFFEB72" w14:textId="77777777" w:rsidR="009508F5" w:rsidRDefault="009508F5" w:rsidP="009508F5">
      <w:pPr>
        <w:pStyle w:val="PL"/>
      </w:pPr>
      <w:r>
        <w:t xml:space="preserve">        - NO_CHANGE</w:t>
      </w:r>
    </w:p>
    <w:p w14:paraId="77F86780" w14:textId="77777777" w:rsidR="009508F5" w:rsidRDefault="009508F5" w:rsidP="009508F5">
      <w:pPr>
        <w:pStyle w:val="PL"/>
      </w:pPr>
      <w:r>
        <w:t xml:space="preserve">        - LESS_SEVERE</w:t>
      </w:r>
    </w:p>
    <w:p w14:paraId="0FA799B5" w14:textId="77777777" w:rsidR="009508F5" w:rsidRDefault="009508F5" w:rsidP="009508F5">
      <w:pPr>
        <w:pStyle w:val="PL"/>
      </w:pPr>
      <w:r>
        <w:t xml:space="preserve">    ThresholdHysteresis:</w:t>
      </w:r>
    </w:p>
    <w:p w14:paraId="2BC06024" w14:textId="77777777" w:rsidR="009508F5" w:rsidRDefault="009508F5" w:rsidP="009508F5">
      <w:pPr>
        <w:pStyle w:val="PL"/>
      </w:pPr>
      <w:r>
        <w:t xml:space="preserve">      type: object</w:t>
      </w:r>
    </w:p>
    <w:p w14:paraId="0E34FF13" w14:textId="77777777" w:rsidR="009508F5" w:rsidRDefault="009508F5" w:rsidP="009508F5">
      <w:pPr>
        <w:pStyle w:val="PL"/>
      </w:pPr>
      <w:r>
        <w:t xml:space="preserve">      required:</w:t>
      </w:r>
    </w:p>
    <w:p w14:paraId="222A4602" w14:textId="77777777" w:rsidR="009508F5" w:rsidRDefault="009508F5" w:rsidP="009508F5">
      <w:pPr>
        <w:pStyle w:val="PL"/>
      </w:pPr>
      <w:r>
        <w:t xml:space="preserve">        - high</w:t>
      </w:r>
    </w:p>
    <w:p w14:paraId="4ACC86DA" w14:textId="77777777" w:rsidR="009508F5" w:rsidRDefault="009508F5" w:rsidP="009508F5">
      <w:pPr>
        <w:pStyle w:val="PL"/>
      </w:pPr>
      <w:r>
        <w:t xml:space="preserve">      properties:</w:t>
      </w:r>
    </w:p>
    <w:p w14:paraId="235E4804" w14:textId="77777777" w:rsidR="009508F5" w:rsidRDefault="009508F5" w:rsidP="009508F5">
      <w:pPr>
        <w:pStyle w:val="PL"/>
      </w:pPr>
      <w:r>
        <w:t xml:space="preserve">        high:</w:t>
      </w:r>
    </w:p>
    <w:p w14:paraId="72FD8DBA" w14:textId="77777777" w:rsidR="009508F5" w:rsidRDefault="009508F5" w:rsidP="009508F5">
      <w:pPr>
        <w:pStyle w:val="PL"/>
      </w:pPr>
      <w:r>
        <w:t xml:space="preserve">          oneOf:</w:t>
      </w:r>
    </w:p>
    <w:p w14:paraId="04331554" w14:textId="77777777" w:rsidR="009508F5" w:rsidRDefault="009508F5" w:rsidP="009508F5">
      <w:pPr>
        <w:pStyle w:val="PL"/>
      </w:pPr>
      <w:r>
        <w:t xml:space="preserve">            - type: integer</w:t>
      </w:r>
    </w:p>
    <w:p w14:paraId="36C5FBA0" w14:textId="77777777" w:rsidR="009508F5" w:rsidRDefault="009508F5" w:rsidP="009508F5">
      <w:pPr>
        <w:pStyle w:val="PL"/>
      </w:pPr>
      <w:r>
        <w:t xml:space="preserve">            - $ref: 'TS28623_ComDefs.yaml#/components/schemas/Float'</w:t>
      </w:r>
    </w:p>
    <w:p w14:paraId="6453073C" w14:textId="77777777" w:rsidR="009508F5" w:rsidRDefault="009508F5" w:rsidP="009508F5">
      <w:pPr>
        <w:pStyle w:val="PL"/>
      </w:pPr>
      <w:r>
        <w:t xml:space="preserve">        low:</w:t>
      </w:r>
    </w:p>
    <w:p w14:paraId="60496807" w14:textId="77777777" w:rsidR="009508F5" w:rsidRDefault="009508F5" w:rsidP="009508F5">
      <w:pPr>
        <w:pStyle w:val="PL"/>
      </w:pPr>
      <w:r>
        <w:t xml:space="preserve">          $ref: 'TS28623_ComDefs.yaml#/components/schemas/Float'</w:t>
      </w:r>
    </w:p>
    <w:p w14:paraId="7B28CF92" w14:textId="77777777" w:rsidR="009508F5" w:rsidRDefault="009508F5" w:rsidP="009508F5">
      <w:pPr>
        <w:pStyle w:val="PL"/>
      </w:pPr>
      <w:r>
        <w:t xml:space="preserve">    ThresholdLevelInd:</w:t>
      </w:r>
    </w:p>
    <w:p w14:paraId="67B01DFB" w14:textId="77777777" w:rsidR="009508F5" w:rsidRDefault="009508F5" w:rsidP="009508F5">
      <w:pPr>
        <w:pStyle w:val="PL"/>
      </w:pPr>
      <w:r>
        <w:t xml:space="preserve">      oneOf:</w:t>
      </w:r>
    </w:p>
    <w:p w14:paraId="6A7B0F75" w14:textId="77777777" w:rsidR="009508F5" w:rsidRDefault="009508F5" w:rsidP="009508F5">
      <w:pPr>
        <w:pStyle w:val="PL"/>
      </w:pPr>
      <w:r>
        <w:t xml:space="preserve">        - type: object</w:t>
      </w:r>
    </w:p>
    <w:p w14:paraId="0E0CDD37" w14:textId="77777777" w:rsidR="009508F5" w:rsidRDefault="009508F5" w:rsidP="009508F5">
      <w:pPr>
        <w:pStyle w:val="PL"/>
      </w:pPr>
      <w:r>
        <w:t xml:space="preserve">          properties:</w:t>
      </w:r>
    </w:p>
    <w:p w14:paraId="1E8F3510" w14:textId="77777777" w:rsidR="009508F5" w:rsidRDefault="009508F5" w:rsidP="009508F5">
      <w:pPr>
        <w:pStyle w:val="PL"/>
      </w:pPr>
      <w:r>
        <w:t xml:space="preserve">            up:</w:t>
      </w:r>
    </w:p>
    <w:p w14:paraId="76F3757C" w14:textId="77777777" w:rsidR="009508F5" w:rsidRDefault="009508F5" w:rsidP="009508F5">
      <w:pPr>
        <w:pStyle w:val="PL"/>
      </w:pPr>
      <w:r>
        <w:t xml:space="preserve">              $ref: '#/components/schemas/ThresholdHysteresis'</w:t>
      </w:r>
    </w:p>
    <w:p w14:paraId="74EF0B9B" w14:textId="77777777" w:rsidR="009508F5" w:rsidRDefault="009508F5" w:rsidP="009508F5">
      <w:pPr>
        <w:pStyle w:val="PL"/>
      </w:pPr>
      <w:r>
        <w:t xml:space="preserve">        - type: object</w:t>
      </w:r>
    </w:p>
    <w:p w14:paraId="119D395D" w14:textId="77777777" w:rsidR="009508F5" w:rsidRDefault="009508F5" w:rsidP="009508F5">
      <w:pPr>
        <w:pStyle w:val="PL"/>
      </w:pPr>
      <w:r>
        <w:t xml:space="preserve">          properties:</w:t>
      </w:r>
    </w:p>
    <w:p w14:paraId="57AE6898" w14:textId="77777777" w:rsidR="009508F5" w:rsidRDefault="009508F5" w:rsidP="009508F5">
      <w:pPr>
        <w:pStyle w:val="PL"/>
      </w:pPr>
      <w:r>
        <w:t xml:space="preserve">            down:</w:t>
      </w:r>
    </w:p>
    <w:p w14:paraId="58EF77D1" w14:textId="77777777" w:rsidR="009508F5" w:rsidRDefault="009508F5" w:rsidP="009508F5">
      <w:pPr>
        <w:pStyle w:val="PL"/>
      </w:pPr>
      <w:r>
        <w:t xml:space="preserve">              $ref: '#/components/schemas/ThresholdHysteresis'</w:t>
      </w:r>
    </w:p>
    <w:p w14:paraId="75D47CA4" w14:textId="77777777" w:rsidR="009508F5" w:rsidRDefault="009508F5" w:rsidP="009508F5">
      <w:pPr>
        <w:pStyle w:val="PL"/>
        <w:rPr>
          <w:ins w:id="2" w:author="zhaoxxian"/>
        </w:rPr>
      </w:pPr>
      <w:ins w:id="3" w:author="zhaoxxian">
        <w:r>
          <w:t xml:space="preserve">    ThresholdCrossing:</w:t>
        </w:r>
      </w:ins>
    </w:p>
    <w:p w14:paraId="73BE991C" w14:textId="77777777" w:rsidR="009508F5" w:rsidRDefault="009508F5" w:rsidP="009508F5">
      <w:pPr>
        <w:pStyle w:val="PL"/>
        <w:rPr>
          <w:del w:id="4" w:author="zhaoxxian"/>
        </w:rPr>
      </w:pPr>
      <w:del w:id="5" w:author="zhaoxxian">
        <w:r>
          <w:delText xml:space="preserve">    ThresholdInfo:</w:delText>
        </w:r>
      </w:del>
    </w:p>
    <w:p w14:paraId="7204B8FC" w14:textId="77777777" w:rsidR="009508F5" w:rsidRDefault="009508F5" w:rsidP="009508F5">
      <w:pPr>
        <w:pStyle w:val="PL"/>
      </w:pPr>
      <w:r>
        <w:t xml:space="preserve">      type: object</w:t>
      </w:r>
    </w:p>
    <w:p w14:paraId="3A399874" w14:textId="77777777" w:rsidR="009508F5" w:rsidRDefault="009508F5" w:rsidP="009508F5">
      <w:pPr>
        <w:pStyle w:val="PL"/>
      </w:pPr>
      <w:r>
        <w:t xml:space="preserve">      properties:</w:t>
      </w:r>
    </w:p>
    <w:p w14:paraId="4E9A6C30" w14:textId="77777777" w:rsidR="009508F5" w:rsidRDefault="009508F5" w:rsidP="009508F5">
      <w:pPr>
        <w:pStyle w:val="PL"/>
      </w:pPr>
      <w:r>
        <w:t xml:space="preserve">        observedMeasurement:</w:t>
      </w:r>
    </w:p>
    <w:p w14:paraId="1535434F" w14:textId="77777777" w:rsidR="009508F5" w:rsidRDefault="009508F5" w:rsidP="009508F5">
      <w:pPr>
        <w:pStyle w:val="PL"/>
      </w:pPr>
      <w:r>
        <w:t xml:space="preserve">          type: string</w:t>
      </w:r>
    </w:p>
    <w:p w14:paraId="3763E752" w14:textId="77777777" w:rsidR="009508F5" w:rsidRDefault="009508F5" w:rsidP="009508F5">
      <w:pPr>
        <w:pStyle w:val="PL"/>
      </w:pPr>
      <w:r>
        <w:t xml:space="preserve">        observedValue:</w:t>
      </w:r>
    </w:p>
    <w:p w14:paraId="0EAE026B" w14:textId="77777777" w:rsidR="009508F5" w:rsidRDefault="009508F5" w:rsidP="009508F5">
      <w:pPr>
        <w:pStyle w:val="PL"/>
      </w:pPr>
      <w:r>
        <w:t xml:space="preserve">          type: number</w:t>
      </w:r>
    </w:p>
    <w:p w14:paraId="449F7D3E" w14:textId="77777777" w:rsidR="009508F5" w:rsidRDefault="009508F5" w:rsidP="009508F5">
      <w:pPr>
        <w:pStyle w:val="PL"/>
      </w:pPr>
      <w:r>
        <w:t xml:space="preserve">        thresholdLevel:</w:t>
      </w:r>
    </w:p>
    <w:p w14:paraId="35947A1B" w14:textId="77777777" w:rsidR="009508F5" w:rsidRDefault="009508F5" w:rsidP="009508F5">
      <w:pPr>
        <w:pStyle w:val="PL"/>
      </w:pPr>
      <w:r>
        <w:t xml:space="preserve">          $ref: '#/components/schemas/ThresholdLevelInd'</w:t>
      </w:r>
    </w:p>
    <w:p w14:paraId="1C1D3BB2" w14:textId="77777777" w:rsidR="009508F5" w:rsidRDefault="009508F5" w:rsidP="009508F5">
      <w:pPr>
        <w:pStyle w:val="PL"/>
      </w:pPr>
      <w:r>
        <w:t xml:space="preserve">        armTime:</w:t>
      </w:r>
    </w:p>
    <w:p w14:paraId="2887E5FF" w14:textId="77777777" w:rsidR="009508F5" w:rsidRDefault="009508F5" w:rsidP="009508F5">
      <w:pPr>
        <w:pStyle w:val="PL"/>
      </w:pPr>
      <w:r>
        <w:t xml:space="preserve">          $ref: 'TS28623_ComDefs.yaml#/components/schemas/DateTime'</w:t>
      </w:r>
    </w:p>
    <w:p w14:paraId="008F224F" w14:textId="77777777" w:rsidR="009508F5" w:rsidRDefault="009508F5" w:rsidP="009508F5">
      <w:pPr>
        <w:pStyle w:val="PL"/>
      </w:pPr>
      <w:r>
        <w:t xml:space="preserve">      required:</w:t>
      </w:r>
    </w:p>
    <w:p w14:paraId="0E23ECCC" w14:textId="77777777" w:rsidR="009508F5" w:rsidRDefault="009508F5" w:rsidP="009508F5">
      <w:pPr>
        <w:pStyle w:val="PL"/>
      </w:pPr>
      <w:r>
        <w:t xml:space="preserve">        - observedMeasurement</w:t>
      </w:r>
    </w:p>
    <w:p w14:paraId="133FF527" w14:textId="77777777" w:rsidR="009508F5" w:rsidRDefault="009508F5" w:rsidP="009508F5">
      <w:pPr>
        <w:pStyle w:val="PL"/>
      </w:pPr>
      <w:r>
        <w:t xml:space="preserve">        - observedValue</w:t>
      </w:r>
    </w:p>
    <w:p w14:paraId="17AC8A23" w14:textId="77777777" w:rsidR="009508F5" w:rsidRDefault="009508F5" w:rsidP="009508F5">
      <w:pPr>
        <w:pStyle w:val="PL"/>
      </w:pPr>
      <w:r>
        <w:t xml:space="preserve">    CorrelatedNotification:</w:t>
      </w:r>
    </w:p>
    <w:p w14:paraId="513C1BF2" w14:textId="77777777" w:rsidR="009508F5" w:rsidRDefault="009508F5" w:rsidP="009508F5">
      <w:pPr>
        <w:pStyle w:val="PL"/>
      </w:pPr>
      <w:r>
        <w:t xml:space="preserve">      type: object</w:t>
      </w:r>
    </w:p>
    <w:p w14:paraId="0A08F017" w14:textId="77777777" w:rsidR="009508F5" w:rsidRDefault="009508F5" w:rsidP="009508F5">
      <w:pPr>
        <w:pStyle w:val="PL"/>
      </w:pPr>
      <w:r>
        <w:t xml:space="preserve">      properties:</w:t>
      </w:r>
    </w:p>
    <w:p w14:paraId="13EF63FF" w14:textId="77777777" w:rsidR="009508F5" w:rsidRDefault="009508F5" w:rsidP="009508F5">
      <w:pPr>
        <w:pStyle w:val="PL"/>
      </w:pPr>
      <w:r>
        <w:t xml:space="preserve">        sourceObjectInstance:</w:t>
      </w:r>
    </w:p>
    <w:p w14:paraId="61DBE59B" w14:textId="77777777" w:rsidR="009508F5" w:rsidRDefault="009508F5" w:rsidP="009508F5">
      <w:pPr>
        <w:pStyle w:val="PL"/>
      </w:pPr>
      <w:r>
        <w:t xml:space="preserve">          $ref: 'TS28623_ComDefs.yaml#/components/schemas/Dn'</w:t>
      </w:r>
    </w:p>
    <w:p w14:paraId="4C045F72" w14:textId="77777777" w:rsidR="009508F5" w:rsidRDefault="009508F5" w:rsidP="009508F5">
      <w:pPr>
        <w:pStyle w:val="PL"/>
      </w:pPr>
      <w:r>
        <w:t xml:space="preserve">        notificationIds:</w:t>
      </w:r>
    </w:p>
    <w:p w14:paraId="5ECE8715" w14:textId="77777777" w:rsidR="009508F5" w:rsidRDefault="009508F5" w:rsidP="009508F5">
      <w:pPr>
        <w:pStyle w:val="PL"/>
      </w:pPr>
      <w:r>
        <w:t xml:space="preserve">          type: array</w:t>
      </w:r>
    </w:p>
    <w:p w14:paraId="34211555" w14:textId="77777777" w:rsidR="009508F5" w:rsidRDefault="009508F5" w:rsidP="009508F5">
      <w:pPr>
        <w:pStyle w:val="PL"/>
      </w:pPr>
      <w:r>
        <w:t xml:space="preserve">          items:</w:t>
      </w:r>
    </w:p>
    <w:p w14:paraId="743C3C83" w14:textId="77777777" w:rsidR="009508F5" w:rsidRDefault="009508F5" w:rsidP="009508F5">
      <w:pPr>
        <w:pStyle w:val="PL"/>
      </w:pPr>
      <w:r>
        <w:t xml:space="preserve">            $ref: 'TS28623_ComDefs.yaml#/components/schemas/NotificationId'</w:t>
      </w:r>
    </w:p>
    <w:p w14:paraId="45EA573D" w14:textId="77777777" w:rsidR="009508F5" w:rsidRDefault="009508F5" w:rsidP="009508F5">
      <w:pPr>
        <w:pStyle w:val="PL"/>
      </w:pPr>
      <w:r>
        <w:t xml:space="preserve">      required:</w:t>
      </w:r>
    </w:p>
    <w:p w14:paraId="4A219D7F" w14:textId="77777777" w:rsidR="009508F5" w:rsidRDefault="009508F5" w:rsidP="009508F5">
      <w:pPr>
        <w:pStyle w:val="PL"/>
      </w:pPr>
      <w:r>
        <w:t xml:space="preserve">        - sourceObjectInstance</w:t>
      </w:r>
    </w:p>
    <w:p w14:paraId="06A3DEEB" w14:textId="77777777" w:rsidR="009508F5" w:rsidRDefault="009508F5" w:rsidP="009508F5">
      <w:pPr>
        <w:pStyle w:val="PL"/>
      </w:pPr>
      <w:r>
        <w:t xml:space="preserve">        - notificationIds</w:t>
      </w:r>
    </w:p>
    <w:p w14:paraId="57AB7F50" w14:textId="77777777" w:rsidR="009508F5" w:rsidRDefault="009508F5" w:rsidP="009508F5">
      <w:pPr>
        <w:pStyle w:val="PL"/>
      </w:pPr>
      <w:r>
        <w:t xml:space="preserve">    CorrelatedNotifications:</w:t>
      </w:r>
    </w:p>
    <w:p w14:paraId="694004C4" w14:textId="77777777" w:rsidR="009508F5" w:rsidRDefault="009508F5" w:rsidP="009508F5">
      <w:pPr>
        <w:pStyle w:val="PL"/>
      </w:pPr>
      <w:r>
        <w:t xml:space="preserve">      type: array</w:t>
      </w:r>
    </w:p>
    <w:p w14:paraId="5803B1D6" w14:textId="77777777" w:rsidR="009508F5" w:rsidRDefault="009508F5" w:rsidP="009508F5">
      <w:pPr>
        <w:pStyle w:val="PL"/>
      </w:pPr>
      <w:r>
        <w:t xml:space="preserve">      items:</w:t>
      </w:r>
    </w:p>
    <w:p w14:paraId="20CA4865" w14:textId="77777777" w:rsidR="009508F5" w:rsidRDefault="009508F5" w:rsidP="009508F5">
      <w:pPr>
        <w:pStyle w:val="PL"/>
      </w:pPr>
      <w:r>
        <w:t xml:space="preserve">        $ref: '#/components/schemas/CorrelatedNotification'</w:t>
      </w:r>
    </w:p>
    <w:p w14:paraId="0B480284" w14:textId="77777777" w:rsidR="009508F5" w:rsidRDefault="009508F5" w:rsidP="009508F5">
      <w:pPr>
        <w:pStyle w:val="PL"/>
      </w:pPr>
      <w:r>
        <w:t xml:space="preserve">    AckState:</w:t>
      </w:r>
    </w:p>
    <w:p w14:paraId="649541CA" w14:textId="77777777" w:rsidR="009508F5" w:rsidRDefault="009508F5" w:rsidP="009508F5">
      <w:pPr>
        <w:pStyle w:val="PL"/>
      </w:pPr>
      <w:r>
        <w:t xml:space="preserve">      type: string</w:t>
      </w:r>
    </w:p>
    <w:p w14:paraId="4D09D94B" w14:textId="77777777" w:rsidR="009508F5" w:rsidRDefault="009508F5" w:rsidP="009508F5">
      <w:pPr>
        <w:pStyle w:val="PL"/>
      </w:pPr>
      <w:r>
        <w:t xml:space="preserve">      enum:</w:t>
      </w:r>
    </w:p>
    <w:p w14:paraId="0DE1F634" w14:textId="77777777" w:rsidR="009508F5" w:rsidRDefault="009508F5" w:rsidP="009508F5">
      <w:pPr>
        <w:pStyle w:val="PL"/>
      </w:pPr>
      <w:r>
        <w:t xml:space="preserve">        - ACKNOWLEDGED</w:t>
      </w:r>
    </w:p>
    <w:p w14:paraId="30AEE835" w14:textId="77777777" w:rsidR="009508F5" w:rsidRDefault="009508F5" w:rsidP="009508F5">
      <w:pPr>
        <w:pStyle w:val="PL"/>
      </w:pPr>
      <w:r>
        <w:t xml:space="preserve">        - UNACKNOWLEDGED</w:t>
      </w:r>
    </w:p>
    <w:p w14:paraId="410EFF63" w14:textId="77777777" w:rsidR="009508F5" w:rsidRDefault="009508F5" w:rsidP="009508F5">
      <w:pPr>
        <w:pStyle w:val="PL"/>
      </w:pPr>
    </w:p>
    <w:p w14:paraId="77685366" w14:textId="77777777" w:rsidR="009508F5" w:rsidRDefault="009508F5" w:rsidP="009508F5">
      <w:pPr>
        <w:pStyle w:val="PL"/>
      </w:pPr>
      <w:r>
        <w:t xml:space="preserve">    AlarmRecord:</w:t>
      </w:r>
    </w:p>
    <w:p w14:paraId="78547978" w14:textId="77777777" w:rsidR="009508F5" w:rsidRDefault="009508F5" w:rsidP="009508F5">
      <w:pPr>
        <w:pStyle w:val="PL"/>
      </w:pPr>
      <w:r>
        <w:lastRenderedPageBreak/>
        <w:t xml:space="preserve">      description: &gt;-</w:t>
      </w:r>
    </w:p>
    <w:p w14:paraId="5BC4F5E4" w14:textId="77777777" w:rsidR="009508F5" w:rsidRDefault="009508F5" w:rsidP="009508F5">
      <w:pPr>
        <w:pStyle w:val="PL"/>
      </w:pPr>
      <w:r>
        <w:t xml:space="preserve">        The alarmId is not a property of an alarm record. It is used as key</w:t>
      </w:r>
    </w:p>
    <w:p w14:paraId="2E1A0B10" w14:textId="77777777" w:rsidR="009508F5" w:rsidRDefault="009508F5" w:rsidP="009508F5">
      <w:pPr>
        <w:pStyle w:val="PL"/>
      </w:pPr>
      <w:r>
        <w:t xml:space="preserve">        in the map of alarm records instead.</w:t>
      </w:r>
    </w:p>
    <w:p w14:paraId="3827397B" w14:textId="77777777" w:rsidR="009508F5" w:rsidRDefault="009508F5" w:rsidP="009508F5">
      <w:pPr>
        <w:pStyle w:val="PL"/>
      </w:pPr>
      <w:r>
        <w:t xml:space="preserve">      type: object</w:t>
      </w:r>
    </w:p>
    <w:p w14:paraId="53D50743" w14:textId="77777777" w:rsidR="009508F5" w:rsidRDefault="009508F5" w:rsidP="009508F5">
      <w:pPr>
        <w:pStyle w:val="PL"/>
      </w:pPr>
      <w:r>
        <w:t xml:space="preserve">      properties:</w:t>
      </w:r>
    </w:p>
    <w:p w14:paraId="2E847E8A" w14:textId="77777777" w:rsidR="009508F5" w:rsidRDefault="009508F5" w:rsidP="009508F5">
      <w:pPr>
        <w:pStyle w:val="PL"/>
      </w:pPr>
      <w:r>
        <w:t xml:space="preserve">        # alarmId:</w:t>
      </w:r>
    </w:p>
    <w:p w14:paraId="2BF74EDF" w14:textId="77777777" w:rsidR="009508F5" w:rsidRDefault="009508F5" w:rsidP="009508F5">
      <w:pPr>
        <w:pStyle w:val="PL"/>
      </w:pPr>
      <w:r>
        <w:t xml:space="preserve">        #  $ref: '#/components/schemas/AlarmId'</w:t>
      </w:r>
    </w:p>
    <w:p w14:paraId="49999994" w14:textId="77777777" w:rsidR="009508F5" w:rsidRDefault="009508F5" w:rsidP="009508F5">
      <w:pPr>
        <w:pStyle w:val="PL"/>
      </w:pPr>
      <w:r>
        <w:t xml:space="preserve">        objectInstance:</w:t>
      </w:r>
    </w:p>
    <w:p w14:paraId="24A59111" w14:textId="77777777" w:rsidR="009508F5" w:rsidRDefault="009508F5" w:rsidP="009508F5">
      <w:pPr>
        <w:pStyle w:val="PL"/>
      </w:pPr>
      <w:r>
        <w:t xml:space="preserve">          $ref: 'TS28623_ComDefs.yaml#/components/schemas/Dn'</w:t>
      </w:r>
    </w:p>
    <w:p w14:paraId="7EBB0BE5" w14:textId="77777777" w:rsidR="009508F5" w:rsidRDefault="009508F5" w:rsidP="009508F5">
      <w:pPr>
        <w:pStyle w:val="PL"/>
      </w:pPr>
      <w:r>
        <w:t xml:space="preserve">        notificationId:</w:t>
      </w:r>
    </w:p>
    <w:p w14:paraId="68C43E69" w14:textId="77777777" w:rsidR="009508F5" w:rsidRDefault="009508F5" w:rsidP="009508F5">
      <w:pPr>
        <w:pStyle w:val="PL"/>
      </w:pPr>
      <w:r>
        <w:t xml:space="preserve">          $ref: 'TS28623_ComDefs.yaml#/components/schemas/NotificationId'</w:t>
      </w:r>
    </w:p>
    <w:p w14:paraId="4B9B237A" w14:textId="77777777" w:rsidR="009508F5" w:rsidRDefault="009508F5" w:rsidP="009508F5">
      <w:pPr>
        <w:pStyle w:val="PL"/>
      </w:pPr>
      <w:r>
        <w:t xml:space="preserve">        alarmRaisedTime:</w:t>
      </w:r>
    </w:p>
    <w:p w14:paraId="19ACD74A" w14:textId="77777777" w:rsidR="009508F5" w:rsidRDefault="009508F5" w:rsidP="009508F5">
      <w:pPr>
        <w:pStyle w:val="PL"/>
      </w:pPr>
      <w:r>
        <w:t xml:space="preserve">          $ref: 'TS28623_ComDefs.yaml#/components/schemas/DateTime'</w:t>
      </w:r>
    </w:p>
    <w:p w14:paraId="16CBEECD" w14:textId="77777777" w:rsidR="009508F5" w:rsidRDefault="009508F5" w:rsidP="009508F5">
      <w:pPr>
        <w:pStyle w:val="PL"/>
      </w:pPr>
      <w:r>
        <w:t xml:space="preserve">        alarmChangedTime:</w:t>
      </w:r>
    </w:p>
    <w:p w14:paraId="2894FBCD" w14:textId="77777777" w:rsidR="009508F5" w:rsidRDefault="009508F5" w:rsidP="009508F5">
      <w:pPr>
        <w:pStyle w:val="PL"/>
      </w:pPr>
      <w:r>
        <w:t xml:space="preserve">          $ref: 'TS28623_ComDefs.yaml#/components/schemas/DateTime'</w:t>
      </w:r>
    </w:p>
    <w:p w14:paraId="768CAC54" w14:textId="77777777" w:rsidR="009508F5" w:rsidRDefault="009508F5" w:rsidP="009508F5">
      <w:pPr>
        <w:pStyle w:val="PL"/>
      </w:pPr>
      <w:r>
        <w:t xml:space="preserve">        alarmClearedTime:</w:t>
      </w:r>
    </w:p>
    <w:p w14:paraId="0DBC0FF3" w14:textId="77777777" w:rsidR="009508F5" w:rsidRDefault="009508F5" w:rsidP="009508F5">
      <w:pPr>
        <w:pStyle w:val="PL"/>
      </w:pPr>
      <w:r>
        <w:t xml:space="preserve">          $ref: 'TS28623_ComDefs.yaml#/components/schemas/DateTime'</w:t>
      </w:r>
    </w:p>
    <w:p w14:paraId="02BC9374" w14:textId="77777777" w:rsidR="009508F5" w:rsidRDefault="009508F5" w:rsidP="009508F5">
      <w:pPr>
        <w:pStyle w:val="PL"/>
      </w:pPr>
      <w:r>
        <w:t xml:space="preserve">        alarmType:</w:t>
      </w:r>
    </w:p>
    <w:p w14:paraId="17718922" w14:textId="77777777" w:rsidR="009508F5" w:rsidRDefault="009508F5" w:rsidP="009508F5">
      <w:pPr>
        <w:pStyle w:val="PL"/>
      </w:pPr>
      <w:r>
        <w:t xml:space="preserve">          $ref: '#/components/schemas/AlarmType'</w:t>
      </w:r>
    </w:p>
    <w:p w14:paraId="79A69579" w14:textId="77777777" w:rsidR="009508F5" w:rsidRDefault="009508F5" w:rsidP="009508F5">
      <w:pPr>
        <w:pStyle w:val="PL"/>
      </w:pPr>
      <w:r>
        <w:t xml:space="preserve">        probableCause:</w:t>
      </w:r>
    </w:p>
    <w:p w14:paraId="06C135AD" w14:textId="77777777" w:rsidR="009508F5" w:rsidRDefault="009508F5" w:rsidP="009508F5">
      <w:pPr>
        <w:pStyle w:val="PL"/>
      </w:pPr>
      <w:r>
        <w:t xml:space="preserve">          $ref: '#/components/schemas/ProbableCause'</w:t>
      </w:r>
    </w:p>
    <w:p w14:paraId="3D34E4EC" w14:textId="77777777" w:rsidR="009508F5" w:rsidRDefault="009508F5" w:rsidP="009508F5">
      <w:pPr>
        <w:pStyle w:val="PL"/>
      </w:pPr>
      <w:r>
        <w:t xml:space="preserve">        specificProblem:</w:t>
      </w:r>
    </w:p>
    <w:p w14:paraId="313EF89E" w14:textId="77777777" w:rsidR="009508F5" w:rsidRDefault="009508F5" w:rsidP="009508F5">
      <w:pPr>
        <w:pStyle w:val="PL"/>
      </w:pPr>
      <w:r>
        <w:t xml:space="preserve">          $ref: '#/components/schemas/SpecificProblem'</w:t>
      </w:r>
    </w:p>
    <w:p w14:paraId="57D498CB" w14:textId="77777777" w:rsidR="009508F5" w:rsidRDefault="009508F5" w:rsidP="009508F5">
      <w:pPr>
        <w:pStyle w:val="PL"/>
      </w:pPr>
      <w:r>
        <w:t xml:space="preserve">        perceivedSeverity:</w:t>
      </w:r>
    </w:p>
    <w:p w14:paraId="11F683F5" w14:textId="77777777" w:rsidR="009508F5" w:rsidRDefault="009508F5" w:rsidP="009508F5">
      <w:pPr>
        <w:pStyle w:val="PL"/>
      </w:pPr>
      <w:r>
        <w:t xml:space="preserve">          $ref: '#/components/schemas/PerceivedSeverity'</w:t>
      </w:r>
    </w:p>
    <w:p w14:paraId="39310A2C" w14:textId="77777777" w:rsidR="009508F5" w:rsidRDefault="009508F5" w:rsidP="009508F5">
      <w:pPr>
        <w:pStyle w:val="PL"/>
      </w:pPr>
      <w:r>
        <w:t xml:space="preserve">        backedUpStatus:</w:t>
      </w:r>
    </w:p>
    <w:p w14:paraId="29600E5B" w14:textId="77777777" w:rsidR="009508F5" w:rsidRDefault="009508F5" w:rsidP="009508F5">
      <w:pPr>
        <w:pStyle w:val="PL"/>
      </w:pPr>
      <w:r>
        <w:t xml:space="preserve">          type: boolean</w:t>
      </w:r>
    </w:p>
    <w:p w14:paraId="651380C3" w14:textId="77777777" w:rsidR="009508F5" w:rsidRDefault="009508F5" w:rsidP="009508F5">
      <w:pPr>
        <w:pStyle w:val="PL"/>
      </w:pPr>
      <w:r>
        <w:t xml:space="preserve">        backUpObject:</w:t>
      </w:r>
    </w:p>
    <w:p w14:paraId="383FB286" w14:textId="77777777" w:rsidR="009508F5" w:rsidRDefault="009508F5" w:rsidP="009508F5">
      <w:pPr>
        <w:pStyle w:val="PL"/>
      </w:pPr>
      <w:r>
        <w:t xml:space="preserve">          $ref: 'TS28623_ComDefs.yaml#/components/schemas/Dn'</w:t>
      </w:r>
    </w:p>
    <w:p w14:paraId="7EB097EA" w14:textId="77777777" w:rsidR="009508F5" w:rsidRDefault="009508F5" w:rsidP="009508F5">
      <w:pPr>
        <w:pStyle w:val="PL"/>
      </w:pPr>
      <w:r>
        <w:t xml:space="preserve">        trendIndication:</w:t>
      </w:r>
    </w:p>
    <w:p w14:paraId="57C0F906" w14:textId="77777777" w:rsidR="009508F5" w:rsidRDefault="009508F5" w:rsidP="009508F5">
      <w:pPr>
        <w:pStyle w:val="PL"/>
      </w:pPr>
      <w:r>
        <w:t xml:space="preserve">          $ref: '#/components/schemas/TrendIndication'</w:t>
      </w:r>
    </w:p>
    <w:p w14:paraId="211E2F54" w14:textId="77777777" w:rsidR="009508F5" w:rsidRDefault="009508F5" w:rsidP="009508F5">
      <w:pPr>
        <w:pStyle w:val="PL"/>
      </w:pPr>
      <w:r>
        <w:t xml:space="preserve">        thresholdinfo:</w:t>
      </w:r>
    </w:p>
    <w:p w14:paraId="1E0A5C52" w14:textId="77777777" w:rsidR="009508F5" w:rsidRDefault="009508F5" w:rsidP="009508F5">
      <w:pPr>
        <w:pStyle w:val="PL"/>
        <w:rPr>
          <w:ins w:id="6" w:author="zhaoxxian"/>
        </w:rPr>
      </w:pPr>
      <w:ins w:id="7" w:author="zhaoxxian">
        <w:r>
          <w:t xml:space="preserve">          $ref: '#/components/schemas/ThresholdCrossing'</w:t>
        </w:r>
      </w:ins>
    </w:p>
    <w:p w14:paraId="0E846F1D" w14:textId="77777777" w:rsidR="009508F5" w:rsidRDefault="009508F5" w:rsidP="009508F5">
      <w:pPr>
        <w:pStyle w:val="PL"/>
        <w:rPr>
          <w:del w:id="8" w:author="zhaoxxian"/>
        </w:rPr>
      </w:pPr>
      <w:del w:id="9" w:author="zhaoxxian">
        <w:r>
          <w:delText xml:space="preserve">          $ref: '#/components/schemas/ThresholdInfo'</w:delText>
        </w:r>
      </w:del>
    </w:p>
    <w:p w14:paraId="09A75D4B" w14:textId="77777777" w:rsidR="009508F5" w:rsidRDefault="009508F5" w:rsidP="009508F5">
      <w:pPr>
        <w:pStyle w:val="PL"/>
      </w:pPr>
      <w:r>
        <w:t xml:space="preserve">        correlatedNotifications:</w:t>
      </w:r>
    </w:p>
    <w:p w14:paraId="74B2AABC" w14:textId="77777777" w:rsidR="009508F5" w:rsidRDefault="009508F5" w:rsidP="009508F5">
      <w:pPr>
        <w:pStyle w:val="PL"/>
      </w:pPr>
      <w:r>
        <w:t xml:space="preserve">          $ref: '#/components/schemas/CorrelatedNotifications'</w:t>
      </w:r>
    </w:p>
    <w:p w14:paraId="054CD9BF" w14:textId="77777777" w:rsidR="009508F5" w:rsidRDefault="009508F5" w:rsidP="009508F5">
      <w:pPr>
        <w:pStyle w:val="PL"/>
      </w:pPr>
      <w:r>
        <w:t xml:space="preserve">        stateChangeDefinition:</w:t>
      </w:r>
    </w:p>
    <w:p w14:paraId="704A3A24" w14:textId="77777777" w:rsidR="009508F5" w:rsidRDefault="009508F5" w:rsidP="009508F5">
      <w:pPr>
        <w:pStyle w:val="PL"/>
      </w:pPr>
      <w:r>
        <w:t xml:space="preserve">          $ref: 'TS28623_ComDefs.yaml#/components/schemas/AttributeValueChangeSet'</w:t>
      </w:r>
    </w:p>
    <w:p w14:paraId="6AA57B66" w14:textId="77777777" w:rsidR="009508F5" w:rsidRDefault="009508F5" w:rsidP="009508F5">
      <w:pPr>
        <w:pStyle w:val="PL"/>
      </w:pPr>
      <w:r>
        <w:t xml:space="preserve">        monitoredAttributes:</w:t>
      </w:r>
    </w:p>
    <w:p w14:paraId="697BEFDD" w14:textId="77777777" w:rsidR="009508F5" w:rsidRDefault="009508F5" w:rsidP="009508F5">
      <w:pPr>
        <w:pStyle w:val="PL"/>
      </w:pPr>
      <w:r>
        <w:t xml:space="preserve">          $ref: 'TS28623_ComDefs.yaml#/components/schemas/AttributeNameValuePairSet'</w:t>
      </w:r>
    </w:p>
    <w:p w14:paraId="52ADDC22" w14:textId="77777777" w:rsidR="009508F5" w:rsidRDefault="009508F5" w:rsidP="009508F5">
      <w:pPr>
        <w:pStyle w:val="PL"/>
      </w:pPr>
      <w:r>
        <w:t xml:space="preserve">        proposedRepairActions:</w:t>
      </w:r>
    </w:p>
    <w:p w14:paraId="72E2DEF0" w14:textId="77777777" w:rsidR="009508F5" w:rsidRDefault="009508F5" w:rsidP="009508F5">
      <w:pPr>
        <w:pStyle w:val="PL"/>
      </w:pPr>
      <w:r>
        <w:t xml:space="preserve">          type: string</w:t>
      </w:r>
    </w:p>
    <w:p w14:paraId="048F8E2F" w14:textId="77777777" w:rsidR="009508F5" w:rsidRDefault="009508F5" w:rsidP="009508F5">
      <w:pPr>
        <w:pStyle w:val="PL"/>
      </w:pPr>
      <w:r>
        <w:t xml:space="preserve">        additionalText:</w:t>
      </w:r>
    </w:p>
    <w:p w14:paraId="124E5142" w14:textId="77777777" w:rsidR="009508F5" w:rsidRDefault="009508F5" w:rsidP="009508F5">
      <w:pPr>
        <w:pStyle w:val="PL"/>
      </w:pPr>
      <w:r>
        <w:t xml:space="preserve">          type: string</w:t>
      </w:r>
    </w:p>
    <w:p w14:paraId="618FFC95" w14:textId="77777777" w:rsidR="009508F5" w:rsidRDefault="009508F5" w:rsidP="009508F5">
      <w:pPr>
        <w:pStyle w:val="PL"/>
      </w:pPr>
      <w:r>
        <w:t xml:space="preserve">        additionalInformation:</w:t>
      </w:r>
    </w:p>
    <w:p w14:paraId="6BD9D564" w14:textId="77777777" w:rsidR="009508F5" w:rsidRDefault="009508F5" w:rsidP="009508F5">
      <w:pPr>
        <w:pStyle w:val="PL"/>
      </w:pPr>
      <w:r>
        <w:t xml:space="preserve">          $ref: 'TS28623_ComDefs.yaml#/components/schemas/AttributeNameValuePairSet'</w:t>
      </w:r>
    </w:p>
    <w:p w14:paraId="1EDC416F" w14:textId="77777777" w:rsidR="009508F5" w:rsidRDefault="009508F5" w:rsidP="009508F5">
      <w:pPr>
        <w:pStyle w:val="PL"/>
      </w:pPr>
    </w:p>
    <w:p w14:paraId="02C70C94" w14:textId="77777777" w:rsidR="009508F5" w:rsidRDefault="009508F5" w:rsidP="009508F5">
      <w:pPr>
        <w:pStyle w:val="PL"/>
      </w:pPr>
      <w:r>
        <w:t xml:space="preserve">        rootCauseIndicator:</w:t>
      </w:r>
    </w:p>
    <w:p w14:paraId="293A47A8" w14:textId="77777777" w:rsidR="009508F5" w:rsidRDefault="009508F5" w:rsidP="009508F5">
      <w:pPr>
        <w:pStyle w:val="PL"/>
      </w:pPr>
      <w:r>
        <w:t xml:space="preserve">          type: boolean</w:t>
      </w:r>
    </w:p>
    <w:p w14:paraId="3BDBD339" w14:textId="77777777" w:rsidR="009508F5" w:rsidRDefault="009508F5" w:rsidP="009508F5">
      <w:pPr>
        <w:pStyle w:val="PL"/>
      </w:pPr>
    </w:p>
    <w:p w14:paraId="7B42FE5B" w14:textId="77777777" w:rsidR="009508F5" w:rsidRDefault="009508F5" w:rsidP="009508F5">
      <w:pPr>
        <w:pStyle w:val="PL"/>
      </w:pPr>
      <w:r>
        <w:t xml:space="preserve">        ackTime:</w:t>
      </w:r>
    </w:p>
    <w:p w14:paraId="5424E24B" w14:textId="77777777" w:rsidR="009508F5" w:rsidRDefault="009508F5" w:rsidP="009508F5">
      <w:pPr>
        <w:pStyle w:val="PL"/>
      </w:pPr>
      <w:r>
        <w:t xml:space="preserve">          $ref: 'TS28623_ComDefs.yaml#/components/schemas/DateTime'</w:t>
      </w:r>
    </w:p>
    <w:p w14:paraId="260A2D31" w14:textId="77777777" w:rsidR="009508F5" w:rsidRDefault="009508F5" w:rsidP="009508F5">
      <w:pPr>
        <w:pStyle w:val="PL"/>
      </w:pPr>
      <w:r>
        <w:t xml:space="preserve">        ackUserId:</w:t>
      </w:r>
    </w:p>
    <w:p w14:paraId="6F747163" w14:textId="77777777" w:rsidR="009508F5" w:rsidRDefault="009508F5" w:rsidP="009508F5">
      <w:pPr>
        <w:pStyle w:val="PL"/>
      </w:pPr>
      <w:r>
        <w:t xml:space="preserve">          type: string</w:t>
      </w:r>
    </w:p>
    <w:p w14:paraId="612ED2D5" w14:textId="77777777" w:rsidR="009508F5" w:rsidRDefault="009508F5" w:rsidP="009508F5">
      <w:pPr>
        <w:pStyle w:val="PL"/>
      </w:pPr>
      <w:r>
        <w:t xml:space="preserve">        ackSystemId:</w:t>
      </w:r>
    </w:p>
    <w:p w14:paraId="5C5B168F" w14:textId="77777777" w:rsidR="009508F5" w:rsidRDefault="009508F5" w:rsidP="009508F5">
      <w:pPr>
        <w:pStyle w:val="PL"/>
      </w:pPr>
      <w:r>
        <w:t xml:space="preserve">          type: string</w:t>
      </w:r>
    </w:p>
    <w:p w14:paraId="2D7D5C58" w14:textId="77777777" w:rsidR="009508F5" w:rsidRDefault="009508F5" w:rsidP="009508F5">
      <w:pPr>
        <w:pStyle w:val="PL"/>
      </w:pPr>
      <w:r>
        <w:t xml:space="preserve">        ackState:</w:t>
      </w:r>
    </w:p>
    <w:p w14:paraId="3D4C6121" w14:textId="77777777" w:rsidR="009508F5" w:rsidRDefault="009508F5" w:rsidP="009508F5">
      <w:pPr>
        <w:pStyle w:val="PL"/>
      </w:pPr>
      <w:r>
        <w:t xml:space="preserve">          $ref: '#/components/schemas/AckState'</w:t>
      </w:r>
    </w:p>
    <w:p w14:paraId="3636FB91" w14:textId="77777777" w:rsidR="009508F5" w:rsidRDefault="009508F5" w:rsidP="009508F5">
      <w:pPr>
        <w:pStyle w:val="PL"/>
      </w:pPr>
    </w:p>
    <w:p w14:paraId="765DB593" w14:textId="77777777" w:rsidR="009508F5" w:rsidRDefault="009508F5" w:rsidP="009508F5">
      <w:pPr>
        <w:pStyle w:val="PL"/>
      </w:pPr>
      <w:r>
        <w:t xml:space="preserve">        clearUserId:</w:t>
      </w:r>
    </w:p>
    <w:p w14:paraId="040BC8AF" w14:textId="77777777" w:rsidR="009508F5" w:rsidRDefault="009508F5" w:rsidP="009508F5">
      <w:pPr>
        <w:pStyle w:val="PL"/>
      </w:pPr>
      <w:r>
        <w:t xml:space="preserve">          type: string</w:t>
      </w:r>
    </w:p>
    <w:p w14:paraId="531E93DA" w14:textId="77777777" w:rsidR="009508F5" w:rsidRDefault="009508F5" w:rsidP="009508F5">
      <w:pPr>
        <w:pStyle w:val="PL"/>
      </w:pPr>
      <w:r>
        <w:t xml:space="preserve">        clearSystemId:</w:t>
      </w:r>
    </w:p>
    <w:p w14:paraId="571AE776" w14:textId="77777777" w:rsidR="009508F5" w:rsidRDefault="009508F5" w:rsidP="009508F5">
      <w:pPr>
        <w:pStyle w:val="PL"/>
      </w:pPr>
      <w:r>
        <w:t xml:space="preserve">          type: string</w:t>
      </w:r>
    </w:p>
    <w:p w14:paraId="3E2E8ED5" w14:textId="77777777" w:rsidR="009508F5" w:rsidRDefault="009508F5" w:rsidP="009508F5">
      <w:pPr>
        <w:pStyle w:val="PL"/>
      </w:pPr>
      <w:r>
        <w:t xml:space="preserve">        serviceUser:</w:t>
      </w:r>
    </w:p>
    <w:p w14:paraId="1B2A499D" w14:textId="77777777" w:rsidR="009508F5" w:rsidRDefault="009508F5" w:rsidP="009508F5">
      <w:pPr>
        <w:pStyle w:val="PL"/>
      </w:pPr>
      <w:r>
        <w:t xml:space="preserve">          type: string</w:t>
      </w:r>
    </w:p>
    <w:p w14:paraId="4056C368" w14:textId="77777777" w:rsidR="009508F5" w:rsidRDefault="009508F5" w:rsidP="009508F5">
      <w:pPr>
        <w:pStyle w:val="PL"/>
      </w:pPr>
      <w:r>
        <w:t xml:space="preserve">        serviceProvider:</w:t>
      </w:r>
    </w:p>
    <w:p w14:paraId="5B934F89" w14:textId="77777777" w:rsidR="009508F5" w:rsidRDefault="009508F5" w:rsidP="009508F5">
      <w:pPr>
        <w:pStyle w:val="PL"/>
      </w:pPr>
      <w:r>
        <w:t xml:space="preserve">          type: string</w:t>
      </w:r>
    </w:p>
    <w:p w14:paraId="3D5F240B" w14:textId="77777777" w:rsidR="009508F5" w:rsidRDefault="009508F5" w:rsidP="009508F5">
      <w:pPr>
        <w:pStyle w:val="PL"/>
      </w:pPr>
      <w:r>
        <w:t xml:space="preserve">        securityAlarmDetector:</w:t>
      </w:r>
    </w:p>
    <w:p w14:paraId="05F69BB5" w14:textId="77777777" w:rsidR="009508F5" w:rsidRDefault="009508F5" w:rsidP="009508F5">
      <w:pPr>
        <w:pStyle w:val="PL"/>
      </w:pPr>
      <w:r>
        <w:t xml:space="preserve">          type: string</w:t>
      </w:r>
    </w:p>
    <w:p w14:paraId="60C01CD5" w14:textId="77777777" w:rsidR="009508F5" w:rsidRDefault="009508F5" w:rsidP="009508F5">
      <w:pPr>
        <w:pStyle w:val="PL"/>
      </w:pPr>
    </w:p>
    <w:p w14:paraId="451F0C6B" w14:textId="77777777" w:rsidR="009508F5" w:rsidRDefault="009508F5" w:rsidP="009508F5">
      <w:pPr>
        <w:pStyle w:val="PL"/>
      </w:pPr>
      <w:r>
        <w:t xml:space="preserve">    AlarmList-Single:</w:t>
      </w:r>
    </w:p>
    <w:p w14:paraId="532C3412" w14:textId="77777777" w:rsidR="009508F5" w:rsidRDefault="009508F5" w:rsidP="009508F5">
      <w:pPr>
        <w:pStyle w:val="PL"/>
      </w:pPr>
      <w:r>
        <w:t xml:space="preserve">      allOf:</w:t>
      </w:r>
    </w:p>
    <w:p w14:paraId="61D67027" w14:textId="77777777" w:rsidR="009508F5" w:rsidRDefault="009508F5" w:rsidP="009508F5">
      <w:pPr>
        <w:pStyle w:val="PL"/>
      </w:pPr>
      <w:r>
        <w:t xml:space="preserve">        - $ref: 'TS28623_GenericNrm.yaml#/components/schemas/Top'</w:t>
      </w:r>
    </w:p>
    <w:p w14:paraId="7A996B4B" w14:textId="77777777" w:rsidR="009508F5" w:rsidRDefault="009508F5" w:rsidP="009508F5">
      <w:pPr>
        <w:pStyle w:val="PL"/>
      </w:pPr>
      <w:r>
        <w:t xml:space="preserve">        - type: object</w:t>
      </w:r>
    </w:p>
    <w:p w14:paraId="6AB6285C" w14:textId="77777777" w:rsidR="009508F5" w:rsidRDefault="009508F5" w:rsidP="009508F5">
      <w:pPr>
        <w:pStyle w:val="PL"/>
      </w:pPr>
      <w:r>
        <w:t xml:space="preserve">          properties:</w:t>
      </w:r>
    </w:p>
    <w:p w14:paraId="69374509" w14:textId="77777777" w:rsidR="009508F5" w:rsidRDefault="009508F5" w:rsidP="009508F5">
      <w:pPr>
        <w:pStyle w:val="PL"/>
      </w:pPr>
      <w:r>
        <w:t xml:space="preserve">            attributes:</w:t>
      </w:r>
    </w:p>
    <w:p w14:paraId="08604E87" w14:textId="77777777" w:rsidR="009508F5" w:rsidRDefault="009508F5" w:rsidP="009508F5">
      <w:pPr>
        <w:pStyle w:val="PL"/>
      </w:pPr>
      <w:r>
        <w:t xml:space="preserve">              type: object</w:t>
      </w:r>
    </w:p>
    <w:p w14:paraId="71B145DD" w14:textId="77777777" w:rsidR="009508F5" w:rsidRDefault="009508F5" w:rsidP="009508F5">
      <w:pPr>
        <w:pStyle w:val="PL"/>
      </w:pPr>
      <w:r>
        <w:t xml:space="preserve">              properties:</w:t>
      </w:r>
    </w:p>
    <w:p w14:paraId="38D231A9" w14:textId="77777777" w:rsidR="009508F5" w:rsidRDefault="009508F5" w:rsidP="009508F5">
      <w:pPr>
        <w:pStyle w:val="PL"/>
      </w:pPr>
      <w:r>
        <w:lastRenderedPageBreak/>
        <w:t xml:space="preserve">                administrativeState:</w:t>
      </w:r>
    </w:p>
    <w:p w14:paraId="72C7FC54" w14:textId="77777777" w:rsidR="009508F5" w:rsidRDefault="009508F5" w:rsidP="009508F5">
      <w:pPr>
        <w:pStyle w:val="PL"/>
      </w:pPr>
      <w:r>
        <w:t xml:space="preserve">                  $ref: 'TS28623_ComDefs.yaml#/components/schemas/AdministrativeState'</w:t>
      </w:r>
    </w:p>
    <w:p w14:paraId="7D281DD8" w14:textId="77777777" w:rsidR="009508F5" w:rsidRDefault="009508F5" w:rsidP="009508F5">
      <w:pPr>
        <w:pStyle w:val="PL"/>
      </w:pPr>
      <w:r>
        <w:t xml:space="preserve">                operationalState:</w:t>
      </w:r>
    </w:p>
    <w:p w14:paraId="070DE713" w14:textId="77777777" w:rsidR="009508F5" w:rsidRDefault="009508F5" w:rsidP="009508F5">
      <w:pPr>
        <w:pStyle w:val="PL"/>
      </w:pPr>
      <w:r>
        <w:t xml:space="preserve">                  $ref: 'TS28623_ComDefs.yaml#/components/schemas/OperationalState'</w:t>
      </w:r>
    </w:p>
    <w:p w14:paraId="3B668444" w14:textId="77777777" w:rsidR="009508F5" w:rsidRDefault="009508F5" w:rsidP="009508F5">
      <w:pPr>
        <w:pStyle w:val="PL"/>
      </w:pPr>
      <w:r>
        <w:t xml:space="preserve">                numOfAlarmRecords:</w:t>
      </w:r>
    </w:p>
    <w:p w14:paraId="66ECFFAA" w14:textId="77777777" w:rsidR="009508F5" w:rsidRDefault="009508F5" w:rsidP="009508F5">
      <w:pPr>
        <w:pStyle w:val="PL"/>
      </w:pPr>
      <w:r>
        <w:t xml:space="preserve">                  type: integer</w:t>
      </w:r>
    </w:p>
    <w:p w14:paraId="2D190A3B" w14:textId="77777777" w:rsidR="009508F5" w:rsidRDefault="009508F5" w:rsidP="009508F5">
      <w:pPr>
        <w:pStyle w:val="PL"/>
      </w:pPr>
      <w:r>
        <w:t xml:space="preserve">                lastModification:</w:t>
      </w:r>
    </w:p>
    <w:p w14:paraId="34AA3B5F" w14:textId="77777777" w:rsidR="009508F5" w:rsidRDefault="009508F5" w:rsidP="009508F5">
      <w:pPr>
        <w:pStyle w:val="PL"/>
      </w:pPr>
      <w:r>
        <w:t xml:space="preserve">                  $ref: 'TS28623_ComDefs.yaml#/components/schemas/DateTime'</w:t>
      </w:r>
    </w:p>
    <w:p w14:paraId="01B47F5C" w14:textId="77777777" w:rsidR="009508F5" w:rsidRDefault="009508F5" w:rsidP="009508F5">
      <w:pPr>
        <w:pStyle w:val="PL"/>
      </w:pPr>
      <w:r>
        <w:t xml:space="preserve">                alarmRecords:</w:t>
      </w:r>
    </w:p>
    <w:p w14:paraId="0486A9B8" w14:textId="77777777" w:rsidR="009508F5" w:rsidRDefault="009508F5" w:rsidP="009508F5">
      <w:pPr>
        <w:pStyle w:val="PL"/>
      </w:pPr>
      <w:r>
        <w:t xml:space="preserve">                  description: &gt;-</w:t>
      </w:r>
    </w:p>
    <w:p w14:paraId="3D299B4A" w14:textId="77777777" w:rsidR="009508F5" w:rsidRDefault="009508F5" w:rsidP="009508F5">
      <w:pPr>
        <w:pStyle w:val="PL"/>
      </w:pPr>
      <w:r>
        <w:t xml:space="preserve">                     This resource represents a map of alarm records.</w:t>
      </w:r>
    </w:p>
    <w:p w14:paraId="00372D22" w14:textId="77777777" w:rsidR="009508F5" w:rsidRDefault="009508F5" w:rsidP="009508F5">
      <w:pPr>
        <w:pStyle w:val="PL"/>
      </w:pPr>
      <w:r>
        <w:t xml:space="preserve">                     The alarmIds are used as keys in the map.</w:t>
      </w:r>
    </w:p>
    <w:p w14:paraId="5FCB31F0" w14:textId="77777777" w:rsidR="009508F5" w:rsidRDefault="009508F5" w:rsidP="009508F5">
      <w:pPr>
        <w:pStyle w:val="PL"/>
      </w:pPr>
      <w:r>
        <w:t xml:space="preserve">                  type: object</w:t>
      </w:r>
    </w:p>
    <w:p w14:paraId="1147B40F" w14:textId="77777777" w:rsidR="009508F5" w:rsidRDefault="009508F5" w:rsidP="009508F5">
      <w:pPr>
        <w:pStyle w:val="PL"/>
      </w:pPr>
      <w:r>
        <w:t xml:space="preserve">                  additionalProperties:</w:t>
      </w:r>
    </w:p>
    <w:p w14:paraId="06D36C95" w14:textId="77777777" w:rsidR="009508F5" w:rsidRDefault="009508F5" w:rsidP="009508F5">
      <w:pPr>
        <w:pStyle w:val="PL"/>
      </w:pPr>
      <w:r>
        <w:t xml:space="preserve">                    $ref: '#/components/schemas/AlarmRecord'</w:t>
      </w:r>
    </w:p>
    <w:p w14:paraId="77F94E64" w14:textId="77777777" w:rsidR="009508F5" w:rsidRDefault="009508F5" w:rsidP="009508F5">
      <w:pPr>
        <w:pStyle w:val="PL"/>
      </w:pPr>
      <w:r>
        <w:t xml:space="preserve">                unreliableAlarmScope:</w:t>
      </w:r>
    </w:p>
    <w:p w14:paraId="3241505C" w14:textId="77777777" w:rsidR="009508F5" w:rsidRDefault="009508F5" w:rsidP="009508F5">
      <w:pPr>
        <w:pStyle w:val="PL"/>
      </w:pPr>
      <w:r>
        <w:t xml:space="preserve">                  $ref: 'TS28623_ComDefs.yaml#/components/schemas/Dn'</w:t>
      </w:r>
    </w:p>
    <w:p w14:paraId="0EB4A0FB" w14:textId="77777777" w:rsidR="009508F5" w:rsidRDefault="009508F5" w:rsidP="009508F5">
      <w:pPr>
        <w:pStyle w:val="PL"/>
      </w:pPr>
    </w:p>
    <w:p w14:paraId="42908291" w14:textId="77777777" w:rsidR="009508F5" w:rsidRDefault="009508F5" w:rsidP="009508F5">
      <w:pPr>
        <w:pStyle w:val="PL"/>
      </w:pPr>
    </w:p>
    <w:p w14:paraId="3CEDD628" w14:textId="77777777" w:rsidR="009508F5" w:rsidRDefault="009508F5" w:rsidP="009508F5">
      <w:pPr>
        <w:pStyle w:val="PL"/>
      </w:pPr>
      <w:r>
        <w:t xml:space="preserve">  #---- Definition of alarm notifications --------------------------------------------#</w:t>
      </w:r>
    </w:p>
    <w:p w14:paraId="0B3DA270" w14:textId="77777777" w:rsidR="009508F5" w:rsidRDefault="009508F5" w:rsidP="009508F5">
      <w:pPr>
        <w:pStyle w:val="PL"/>
      </w:pPr>
      <w:r>
        <w:t xml:space="preserve">  </w:t>
      </w:r>
    </w:p>
    <w:p w14:paraId="568D575C" w14:textId="77777777" w:rsidR="009508F5" w:rsidRDefault="009508F5" w:rsidP="009508F5">
      <w:pPr>
        <w:pStyle w:val="PL"/>
      </w:pPr>
      <w:r>
        <w:t xml:space="preserve">    AlarmNotificationTypes:</w:t>
      </w:r>
    </w:p>
    <w:p w14:paraId="075D58DD" w14:textId="77777777" w:rsidR="009508F5" w:rsidRDefault="009508F5" w:rsidP="009508F5">
      <w:pPr>
        <w:pStyle w:val="PL"/>
      </w:pPr>
      <w:r>
        <w:t xml:space="preserve">      type: string</w:t>
      </w:r>
    </w:p>
    <w:p w14:paraId="2326D41A" w14:textId="77777777" w:rsidR="009508F5" w:rsidRDefault="009508F5" w:rsidP="009508F5">
      <w:pPr>
        <w:pStyle w:val="PL"/>
      </w:pPr>
      <w:r>
        <w:t xml:space="preserve">      enum:</w:t>
      </w:r>
    </w:p>
    <w:p w14:paraId="23A3BDAB" w14:textId="77777777" w:rsidR="009508F5" w:rsidRDefault="009508F5" w:rsidP="009508F5">
      <w:pPr>
        <w:pStyle w:val="PL"/>
      </w:pPr>
      <w:r>
        <w:t xml:space="preserve">        - notifyNewAlarm</w:t>
      </w:r>
    </w:p>
    <w:p w14:paraId="5BB002E4" w14:textId="77777777" w:rsidR="009508F5" w:rsidRDefault="009508F5" w:rsidP="009508F5">
      <w:pPr>
        <w:pStyle w:val="PL"/>
      </w:pPr>
      <w:r>
        <w:t xml:space="preserve">        - notifyChangedAlarm</w:t>
      </w:r>
    </w:p>
    <w:p w14:paraId="0A6BC065" w14:textId="77777777" w:rsidR="009508F5" w:rsidRDefault="009508F5" w:rsidP="009508F5">
      <w:pPr>
        <w:pStyle w:val="PL"/>
      </w:pPr>
      <w:r>
        <w:t xml:space="preserve">        - notifyChangedAlarmGeneral</w:t>
      </w:r>
    </w:p>
    <w:p w14:paraId="62C094D1" w14:textId="77777777" w:rsidR="009508F5" w:rsidRDefault="009508F5" w:rsidP="009508F5">
      <w:pPr>
        <w:pStyle w:val="PL"/>
      </w:pPr>
      <w:r>
        <w:t xml:space="preserve">        - notifyAckStateChanged</w:t>
      </w:r>
    </w:p>
    <w:p w14:paraId="111A03A0" w14:textId="77777777" w:rsidR="009508F5" w:rsidRDefault="009508F5" w:rsidP="009508F5">
      <w:pPr>
        <w:pStyle w:val="PL"/>
      </w:pPr>
      <w:r>
        <w:t xml:space="preserve">        - notifyCorrelatedNotificationChanged</w:t>
      </w:r>
    </w:p>
    <w:p w14:paraId="2E09C19B" w14:textId="77777777" w:rsidR="009508F5" w:rsidRDefault="009508F5" w:rsidP="009508F5">
      <w:pPr>
        <w:pStyle w:val="PL"/>
      </w:pPr>
      <w:r>
        <w:t xml:space="preserve">        - notifyComments</w:t>
      </w:r>
    </w:p>
    <w:p w14:paraId="47551ECA" w14:textId="77777777" w:rsidR="009508F5" w:rsidRDefault="009508F5" w:rsidP="009508F5">
      <w:pPr>
        <w:pStyle w:val="PL"/>
      </w:pPr>
      <w:r>
        <w:t xml:space="preserve">        - notifyClearedAlarm</w:t>
      </w:r>
    </w:p>
    <w:p w14:paraId="278B102A" w14:textId="77777777" w:rsidR="009508F5" w:rsidRDefault="009508F5" w:rsidP="009508F5">
      <w:pPr>
        <w:pStyle w:val="PL"/>
      </w:pPr>
      <w:r>
        <w:t xml:space="preserve">        - notifyAlarmListRebuilt</w:t>
      </w:r>
    </w:p>
    <w:p w14:paraId="1CF7DA80" w14:textId="77777777" w:rsidR="009508F5" w:rsidRDefault="009508F5" w:rsidP="009508F5">
      <w:pPr>
        <w:pStyle w:val="PL"/>
      </w:pPr>
      <w:r>
        <w:t xml:space="preserve">        - notifyPotentialFaultyAlarmList</w:t>
      </w:r>
    </w:p>
    <w:p w14:paraId="6B861FAA" w14:textId="77777777" w:rsidR="009508F5" w:rsidRDefault="009508F5" w:rsidP="009508F5">
      <w:pPr>
        <w:pStyle w:val="PL"/>
      </w:pPr>
      <w:r>
        <w:t xml:space="preserve">    AlarmListAlignmentRequirement:</w:t>
      </w:r>
    </w:p>
    <w:p w14:paraId="13799B52" w14:textId="77777777" w:rsidR="009508F5" w:rsidRDefault="009508F5" w:rsidP="009508F5">
      <w:pPr>
        <w:pStyle w:val="PL"/>
      </w:pPr>
      <w:r>
        <w:t xml:space="preserve">      type: string</w:t>
      </w:r>
    </w:p>
    <w:p w14:paraId="3B485542" w14:textId="77777777" w:rsidR="009508F5" w:rsidRDefault="009508F5" w:rsidP="009508F5">
      <w:pPr>
        <w:pStyle w:val="PL"/>
      </w:pPr>
      <w:r>
        <w:t xml:space="preserve">      enum:</w:t>
      </w:r>
    </w:p>
    <w:p w14:paraId="60FB8EDB" w14:textId="77777777" w:rsidR="009508F5" w:rsidRDefault="009508F5" w:rsidP="009508F5">
      <w:pPr>
        <w:pStyle w:val="PL"/>
      </w:pPr>
      <w:r>
        <w:t xml:space="preserve">        - ALIGNMENT_REQUIRED</w:t>
      </w:r>
    </w:p>
    <w:p w14:paraId="2DA44525" w14:textId="77777777" w:rsidR="009508F5" w:rsidRDefault="009508F5" w:rsidP="009508F5">
      <w:pPr>
        <w:pStyle w:val="PL"/>
      </w:pPr>
      <w:r>
        <w:t xml:space="preserve">        - ALIGNMENT_NOT_REQUIRED</w:t>
      </w:r>
    </w:p>
    <w:p w14:paraId="11FD7143" w14:textId="77777777" w:rsidR="009508F5" w:rsidRDefault="009508F5" w:rsidP="009508F5">
      <w:pPr>
        <w:pStyle w:val="PL"/>
      </w:pPr>
    </w:p>
    <w:p w14:paraId="42EEE27E" w14:textId="77777777" w:rsidR="009508F5" w:rsidRDefault="009508F5" w:rsidP="009508F5">
      <w:pPr>
        <w:pStyle w:val="PL"/>
      </w:pPr>
      <w:r>
        <w:t xml:space="preserve">    NotifyNewAlarm:</w:t>
      </w:r>
    </w:p>
    <w:p w14:paraId="6173DCBB" w14:textId="77777777" w:rsidR="009508F5" w:rsidRDefault="009508F5" w:rsidP="009508F5">
      <w:pPr>
        <w:pStyle w:val="PL"/>
      </w:pPr>
      <w:r>
        <w:t xml:space="preserve">      allOf:</w:t>
      </w:r>
    </w:p>
    <w:p w14:paraId="34E7CD6C" w14:textId="77777777" w:rsidR="009508F5" w:rsidRDefault="009508F5" w:rsidP="009508F5">
      <w:pPr>
        <w:pStyle w:val="PL"/>
      </w:pPr>
      <w:r>
        <w:t xml:space="preserve">        - $ref: 'TS28623_ComDefs.yaml#/components/schemas/NotificationHeader'</w:t>
      </w:r>
    </w:p>
    <w:p w14:paraId="3BC079C2" w14:textId="77777777" w:rsidR="009508F5" w:rsidRDefault="009508F5" w:rsidP="009508F5">
      <w:pPr>
        <w:pStyle w:val="PL"/>
      </w:pPr>
      <w:r>
        <w:t xml:space="preserve">        - type: object</w:t>
      </w:r>
    </w:p>
    <w:p w14:paraId="620BD2ED" w14:textId="77777777" w:rsidR="009508F5" w:rsidRDefault="009508F5" w:rsidP="009508F5">
      <w:pPr>
        <w:pStyle w:val="PL"/>
      </w:pPr>
      <w:r>
        <w:t xml:space="preserve">          required:</w:t>
      </w:r>
    </w:p>
    <w:p w14:paraId="7AA7CAED" w14:textId="77777777" w:rsidR="009508F5" w:rsidRDefault="009508F5" w:rsidP="009508F5">
      <w:pPr>
        <w:pStyle w:val="PL"/>
      </w:pPr>
      <w:r>
        <w:t xml:space="preserve">            - alarmId</w:t>
      </w:r>
    </w:p>
    <w:p w14:paraId="1220D778" w14:textId="77777777" w:rsidR="009508F5" w:rsidRDefault="009508F5" w:rsidP="009508F5">
      <w:pPr>
        <w:pStyle w:val="PL"/>
      </w:pPr>
      <w:r>
        <w:t xml:space="preserve">            - alarmType</w:t>
      </w:r>
    </w:p>
    <w:p w14:paraId="10F6C354" w14:textId="77777777" w:rsidR="009508F5" w:rsidRDefault="009508F5" w:rsidP="009508F5">
      <w:pPr>
        <w:pStyle w:val="PL"/>
      </w:pPr>
      <w:r>
        <w:t xml:space="preserve">            - probableCause</w:t>
      </w:r>
    </w:p>
    <w:p w14:paraId="65B031D9" w14:textId="77777777" w:rsidR="009508F5" w:rsidRDefault="009508F5" w:rsidP="009508F5">
      <w:pPr>
        <w:pStyle w:val="PL"/>
      </w:pPr>
      <w:r>
        <w:t xml:space="preserve">            - perceivedSeverity</w:t>
      </w:r>
    </w:p>
    <w:p w14:paraId="337544D9" w14:textId="77777777" w:rsidR="009508F5" w:rsidRDefault="009508F5" w:rsidP="009508F5">
      <w:pPr>
        <w:pStyle w:val="PL"/>
      </w:pPr>
      <w:r>
        <w:t xml:space="preserve">          properties:</w:t>
      </w:r>
    </w:p>
    <w:p w14:paraId="34DF0BB4" w14:textId="77777777" w:rsidR="009508F5" w:rsidRDefault="009508F5" w:rsidP="009508F5">
      <w:pPr>
        <w:pStyle w:val="PL"/>
      </w:pPr>
      <w:r>
        <w:t xml:space="preserve">            alarmId:</w:t>
      </w:r>
    </w:p>
    <w:p w14:paraId="6BD0CE2E" w14:textId="77777777" w:rsidR="009508F5" w:rsidRDefault="009508F5" w:rsidP="009508F5">
      <w:pPr>
        <w:pStyle w:val="PL"/>
      </w:pPr>
      <w:r>
        <w:t xml:space="preserve">              $ref: '#/components/schemas/AlarmId'</w:t>
      </w:r>
    </w:p>
    <w:p w14:paraId="4482BA17" w14:textId="77777777" w:rsidR="009508F5" w:rsidRDefault="009508F5" w:rsidP="009508F5">
      <w:pPr>
        <w:pStyle w:val="PL"/>
      </w:pPr>
      <w:r>
        <w:t xml:space="preserve">            alarmType:</w:t>
      </w:r>
    </w:p>
    <w:p w14:paraId="6629D61A" w14:textId="77777777" w:rsidR="009508F5" w:rsidRDefault="009508F5" w:rsidP="009508F5">
      <w:pPr>
        <w:pStyle w:val="PL"/>
      </w:pPr>
      <w:r>
        <w:t xml:space="preserve">              $ref: '#/components/schemas/AlarmType'</w:t>
      </w:r>
    </w:p>
    <w:p w14:paraId="6E0783CD" w14:textId="77777777" w:rsidR="009508F5" w:rsidRDefault="009508F5" w:rsidP="009508F5">
      <w:pPr>
        <w:pStyle w:val="PL"/>
      </w:pPr>
      <w:r>
        <w:t xml:space="preserve">            probableCause:</w:t>
      </w:r>
    </w:p>
    <w:p w14:paraId="31583FF1" w14:textId="77777777" w:rsidR="009508F5" w:rsidRDefault="009508F5" w:rsidP="009508F5">
      <w:pPr>
        <w:pStyle w:val="PL"/>
      </w:pPr>
      <w:r>
        <w:t xml:space="preserve">              $ref: '#/components/schemas/ProbableCause'</w:t>
      </w:r>
    </w:p>
    <w:p w14:paraId="2199CCC1" w14:textId="77777777" w:rsidR="009508F5" w:rsidRDefault="009508F5" w:rsidP="009508F5">
      <w:pPr>
        <w:pStyle w:val="PL"/>
      </w:pPr>
      <w:r>
        <w:t xml:space="preserve">            specificProblem:</w:t>
      </w:r>
    </w:p>
    <w:p w14:paraId="2450D78A" w14:textId="77777777" w:rsidR="009508F5" w:rsidRDefault="009508F5" w:rsidP="009508F5">
      <w:pPr>
        <w:pStyle w:val="PL"/>
      </w:pPr>
      <w:r>
        <w:t xml:space="preserve">              $ref: '#/components/schemas/SpecificProblem'</w:t>
      </w:r>
    </w:p>
    <w:p w14:paraId="4C69914A" w14:textId="77777777" w:rsidR="009508F5" w:rsidRDefault="009508F5" w:rsidP="009508F5">
      <w:pPr>
        <w:pStyle w:val="PL"/>
      </w:pPr>
      <w:r>
        <w:t xml:space="preserve">            perceivedSeverity:</w:t>
      </w:r>
    </w:p>
    <w:p w14:paraId="08F79AA7" w14:textId="77777777" w:rsidR="009508F5" w:rsidRDefault="009508F5" w:rsidP="009508F5">
      <w:pPr>
        <w:pStyle w:val="PL"/>
      </w:pPr>
      <w:r>
        <w:t xml:space="preserve">              $ref: '#/components/schemas/PerceivedSeverity'</w:t>
      </w:r>
    </w:p>
    <w:p w14:paraId="1DF4B92F" w14:textId="77777777" w:rsidR="009508F5" w:rsidRDefault="009508F5" w:rsidP="009508F5">
      <w:pPr>
        <w:pStyle w:val="PL"/>
      </w:pPr>
      <w:r>
        <w:t xml:space="preserve">            backedUpStatus:</w:t>
      </w:r>
    </w:p>
    <w:p w14:paraId="5071029C" w14:textId="77777777" w:rsidR="009508F5" w:rsidRDefault="009508F5" w:rsidP="009508F5">
      <w:pPr>
        <w:pStyle w:val="PL"/>
      </w:pPr>
      <w:r>
        <w:t xml:space="preserve">              type: boolean</w:t>
      </w:r>
    </w:p>
    <w:p w14:paraId="1A7DFFE7" w14:textId="77777777" w:rsidR="009508F5" w:rsidRDefault="009508F5" w:rsidP="009508F5">
      <w:pPr>
        <w:pStyle w:val="PL"/>
      </w:pPr>
      <w:r>
        <w:t xml:space="preserve">            backUpObject:</w:t>
      </w:r>
    </w:p>
    <w:p w14:paraId="6ECF039A" w14:textId="77777777" w:rsidR="009508F5" w:rsidRDefault="009508F5" w:rsidP="009508F5">
      <w:pPr>
        <w:pStyle w:val="PL"/>
      </w:pPr>
      <w:r>
        <w:t xml:space="preserve">              $ref: 'TS28623_ComDefs.yaml#/components/schemas/Dn'</w:t>
      </w:r>
    </w:p>
    <w:p w14:paraId="16CA1E1D" w14:textId="77777777" w:rsidR="009508F5" w:rsidRDefault="009508F5" w:rsidP="009508F5">
      <w:pPr>
        <w:pStyle w:val="PL"/>
      </w:pPr>
      <w:r>
        <w:t xml:space="preserve">            trendIndication:</w:t>
      </w:r>
    </w:p>
    <w:p w14:paraId="62F1F90D" w14:textId="77777777" w:rsidR="009508F5" w:rsidRDefault="009508F5" w:rsidP="009508F5">
      <w:pPr>
        <w:pStyle w:val="PL"/>
      </w:pPr>
      <w:r>
        <w:t xml:space="preserve">              $ref: '#/components/schemas/TrendIndication'</w:t>
      </w:r>
    </w:p>
    <w:p w14:paraId="77EC629A" w14:textId="77777777" w:rsidR="009508F5" w:rsidRDefault="009508F5" w:rsidP="009508F5">
      <w:pPr>
        <w:pStyle w:val="PL"/>
      </w:pPr>
      <w:r>
        <w:t xml:space="preserve">            thresholdInfo:</w:t>
      </w:r>
    </w:p>
    <w:p w14:paraId="428FA9F4" w14:textId="77777777" w:rsidR="009508F5" w:rsidRDefault="009508F5" w:rsidP="009508F5">
      <w:pPr>
        <w:pStyle w:val="PL"/>
        <w:rPr>
          <w:ins w:id="10" w:author="zhaoxxian"/>
        </w:rPr>
      </w:pPr>
      <w:ins w:id="11" w:author="zhaoxxian">
        <w:r>
          <w:t xml:space="preserve">              $ref: '#/components/schemas/ThresholdCrossing'</w:t>
        </w:r>
      </w:ins>
    </w:p>
    <w:p w14:paraId="1C77C0CC" w14:textId="77777777" w:rsidR="009508F5" w:rsidRDefault="009508F5" w:rsidP="009508F5">
      <w:pPr>
        <w:pStyle w:val="PL"/>
        <w:rPr>
          <w:del w:id="12" w:author="zhaoxxian"/>
        </w:rPr>
      </w:pPr>
      <w:del w:id="13" w:author="zhaoxxian">
        <w:r>
          <w:delText xml:space="preserve">              $ref: '#/components/schemas/ThresholdInfo'</w:delText>
        </w:r>
      </w:del>
    </w:p>
    <w:p w14:paraId="392C0CB4" w14:textId="77777777" w:rsidR="009508F5" w:rsidRDefault="009508F5" w:rsidP="009508F5">
      <w:pPr>
        <w:pStyle w:val="PL"/>
      </w:pPr>
      <w:r>
        <w:t xml:space="preserve">            correlatedNotifications:</w:t>
      </w:r>
    </w:p>
    <w:p w14:paraId="69F030E0" w14:textId="77777777" w:rsidR="009508F5" w:rsidRDefault="009508F5" w:rsidP="009508F5">
      <w:pPr>
        <w:pStyle w:val="PL"/>
      </w:pPr>
      <w:r>
        <w:t xml:space="preserve">              $ref: '#/components/schemas/CorrelatedNotifications'</w:t>
      </w:r>
    </w:p>
    <w:p w14:paraId="3E8FF943" w14:textId="77777777" w:rsidR="009508F5" w:rsidRDefault="009508F5" w:rsidP="009508F5">
      <w:pPr>
        <w:pStyle w:val="PL"/>
      </w:pPr>
      <w:r>
        <w:t xml:space="preserve">            stateChangeDefinition:</w:t>
      </w:r>
    </w:p>
    <w:p w14:paraId="345A4ACB" w14:textId="77777777" w:rsidR="009508F5" w:rsidRDefault="009508F5" w:rsidP="009508F5">
      <w:pPr>
        <w:pStyle w:val="PL"/>
      </w:pPr>
      <w:r>
        <w:t xml:space="preserve">              $ref: 'TS28623_ComDefs.yaml#/components/schemas/AttributeValueChangeSet'</w:t>
      </w:r>
    </w:p>
    <w:p w14:paraId="06F42438" w14:textId="77777777" w:rsidR="009508F5" w:rsidRDefault="009508F5" w:rsidP="009508F5">
      <w:pPr>
        <w:pStyle w:val="PL"/>
      </w:pPr>
      <w:r>
        <w:t xml:space="preserve">            monitoredAttributes:</w:t>
      </w:r>
    </w:p>
    <w:p w14:paraId="5F1E1CFB" w14:textId="77777777" w:rsidR="009508F5" w:rsidRDefault="009508F5" w:rsidP="009508F5">
      <w:pPr>
        <w:pStyle w:val="PL"/>
      </w:pPr>
      <w:r>
        <w:t xml:space="preserve">              $ref: 'TS28623_ComDefs.yaml#/components/schemas/AttributeNameValuePairSet'</w:t>
      </w:r>
    </w:p>
    <w:p w14:paraId="214AC292" w14:textId="77777777" w:rsidR="009508F5" w:rsidRDefault="009508F5" w:rsidP="009508F5">
      <w:pPr>
        <w:pStyle w:val="PL"/>
      </w:pPr>
      <w:r>
        <w:t xml:space="preserve">            proposedRepairActions:</w:t>
      </w:r>
    </w:p>
    <w:p w14:paraId="4C171868" w14:textId="77777777" w:rsidR="009508F5" w:rsidRDefault="009508F5" w:rsidP="009508F5">
      <w:pPr>
        <w:pStyle w:val="PL"/>
      </w:pPr>
      <w:r>
        <w:t xml:space="preserve">              type: string</w:t>
      </w:r>
    </w:p>
    <w:p w14:paraId="2D101E8E" w14:textId="77777777" w:rsidR="009508F5" w:rsidRDefault="009508F5" w:rsidP="009508F5">
      <w:pPr>
        <w:pStyle w:val="PL"/>
      </w:pPr>
      <w:r>
        <w:t xml:space="preserve">            additionalText:</w:t>
      </w:r>
    </w:p>
    <w:p w14:paraId="5E710015" w14:textId="77777777" w:rsidR="009508F5" w:rsidRDefault="009508F5" w:rsidP="009508F5">
      <w:pPr>
        <w:pStyle w:val="PL"/>
      </w:pPr>
      <w:r>
        <w:t xml:space="preserve">              type: string</w:t>
      </w:r>
    </w:p>
    <w:p w14:paraId="301CFEF2" w14:textId="77777777" w:rsidR="009508F5" w:rsidRDefault="009508F5" w:rsidP="009508F5">
      <w:pPr>
        <w:pStyle w:val="PL"/>
      </w:pPr>
      <w:r>
        <w:lastRenderedPageBreak/>
        <w:t xml:space="preserve">            additionalInformation:</w:t>
      </w:r>
    </w:p>
    <w:p w14:paraId="636D512B" w14:textId="77777777" w:rsidR="009508F5" w:rsidRDefault="009508F5" w:rsidP="009508F5">
      <w:pPr>
        <w:pStyle w:val="PL"/>
      </w:pPr>
      <w:r>
        <w:t xml:space="preserve">              $ref: 'TS28623_ComDefs.yaml#/components/schemas/AttributeNameValuePairSet'</w:t>
      </w:r>
    </w:p>
    <w:p w14:paraId="73CFD4DB" w14:textId="77777777" w:rsidR="009508F5" w:rsidRDefault="009508F5" w:rsidP="009508F5">
      <w:pPr>
        <w:pStyle w:val="PL"/>
      </w:pPr>
      <w:r>
        <w:t xml:space="preserve">            rootCauseIndicator:</w:t>
      </w:r>
    </w:p>
    <w:p w14:paraId="0725C787" w14:textId="77777777" w:rsidR="009508F5" w:rsidRDefault="009508F5" w:rsidP="009508F5">
      <w:pPr>
        <w:pStyle w:val="PL"/>
      </w:pPr>
      <w:r>
        <w:t xml:space="preserve">              type: boolean</w:t>
      </w:r>
    </w:p>
    <w:p w14:paraId="4F644428" w14:textId="77777777" w:rsidR="009508F5" w:rsidRDefault="009508F5" w:rsidP="009508F5">
      <w:pPr>
        <w:pStyle w:val="PL"/>
      </w:pPr>
      <w:r>
        <w:t xml:space="preserve">    NotifyNewSecAlarm:</w:t>
      </w:r>
    </w:p>
    <w:p w14:paraId="5497A29F" w14:textId="77777777" w:rsidR="009508F5" w:rsidRDefault="009508F5" w:rsidP="009508F5">
      <w:pPr>
        <w:pStyle w:val="PL"/>
      </w:pPr>
      <w:r>
        <w:t xml:space="preserve">      allOf:</w:t>
      </w:r>
    </w:p>
    <w:p w14:paraId="5846A3C6" w14:textId="77777777" w:rsidR="009508F5" w:rsidRDefault="009508F5" w:rsidP="009508F5">
      <w:pPr>
        <w:pStyle w:val="PL"/>
      </w:pPr>
      <w:r>
        <w:t xml:space="preserve">        - $ref: 'TS28623_ComDefs.yaml#/components/schemas/NotificationHeader'</w:t>
      </w:r>
    </w:p>
    <w:p w14:paraId="2905BFFE" w14:textId="77777777" w:rsidR="009508F5" w:rsidRDefault="009508F5" w:rsidP="009508F5">
      <w:pPr>
        <w:pStyle w:val="PL"/>
      </w:pPr>
      <w:r>
        <w:t xml:space="preserve">        - type: object</w:t>
      </w:r>
    </w:p>
    <w:p w14:paraId="5CA33DAD" w14:textId="77777777" w:rsidR="009508F5" w:rsidRDefault="009508F5" w:rsidP="009508F5">
      <w:pPr>
        <w:pStyle w:val="PL"/>
      </w:pPr>
      <w:r>
        <w:t xml:space="preserve">          required:</w:t>
      </w:r>
    </w:p>
    <w:p w14:paraId="7D81FDD8" w14:textId="77777777" w:rsidR="009508F5" w:rsidRDefault="009508F5" w:rsidP="009508F5">
      <w:pPr>
        <w:pStyle w:val="PL"/>
      </w:pPr>
      <w:r>
        <w:t xml:space="preserve">            - alarmId</w:t>
      </w:r>
    </w:p>
    <w:p w14:paraId="7EF44C2A" w14:textId="77777777" w:rsidR="009508F5" w:rsidRDefault="009508F5" w:rsidP="009508F5">
      <w:pPr>
        <w:pStyle w:val="PL"/>
      </w:pPr>
      <w:r>
        <w:t xml:space="preserve">            - alarmType</w:t>
      </w:r>
    </w:p>
    <w:p w14:paraId="7D1ADB78" w14:textId="77777777" w:rsidR="009508F5" w:rsidRDefault="009508F5" w:rsidP="009508F5">
      <w:pPr>
        <w:pStyle w:val="PL"/>
      </w:pPr>
      <w:r>
        <w:t xml:space="preserve">            - probableCause</w:t>
      </w:r>
    </w:p>
    <w:p w14:paraId="0A62804F" w14:textId="77777777" w:rsidR="009508F5" w:rsidRDefault="009508F5" w:rsidP="009508F5">
      <w:pPr>
        <w:pStyle w:val="PL"/>
      </w:pPr>
      <w:r>
        <w:t xml:space="preserve">            - perceivedSeverity</w:t>
      </w:r>
    </w:p>
    <w:p w14:paraId="7FE117F5" w14:textId="77777777" w:rsidR="009508F5" w:rsidRDefault="009508F5" w:rsidP="009508F5">
      <w:pPr>
        <w:pStyle w:val="PL"/>
      </w:pPr>
      <w:r>
        <w:t xml:space="preserve">            - serviceUser</w:t>
      </w:r>
    </w:p>
    <w:p w14:paraId="79611A38" w14:textId="77777777" w:rsidR="009508F5" w:rsidRDefault="009508F5" w:rsidP="009508F5">
      <w:pPr>
        <w:pStyle w:val="PL"/>
      </w:pPr>
      <w:r>
        <w:t xml:space="preserve">            - serviceProvider</w:t>
      </w:r>
    </w:p>
    <w:p w14:paraId="1D37DF3D" w14:textId="77777777" w:rsidR="009508F5" w:rsidRDefault="009508F5" w:rsidP="009508F5">
      <w:pPr>
        <w:pStyle w:val="PL"/>
      </w:pPr>
      <w:r>
        <w:t xml:space="preserve">            - securityAlarmDetector </w:t>
      </w:r>
    </w:p>
    <w:p w14:paraId="037BFB9C" w14:textId="77777777" w:rsidR="009508F5" w:rsidRDefault="009508F5" w:rsidP="009508F5">
      <w:pPr>
        <w:pStyle w:val="PL"/>
      </w:pPr>
      <w:r>
        <w:t xml:space="preserve">          properties:</w:t>
      </w:r>
    </w:p>
    <w:p w14:paraId="467037FC" w14:textId="77777777" w:rsidR="009508F5" w:rsidRDefault="009508F5" w:rsidP="009508F5">
      <w:pPr>
        <w:pStyle w:val="PL"/>
      </w:pPr>
      <w:r>
        <w:t xml:space="preserve">            alarmId:</w:t>
      </w:r>
    </w:p>
    <w:p w14:paraId="5A208DBF" w14:textId="77777777" w:rsidR="009508F5" w:rsidRDefault="009508F5" w:rsidP="009508F5">
      <w:pPr>
        <w:pStyle w:val="PL"/>
      </w:pPr>
      <w:r>
        <w:t xml:space="preserve">              $ref: '#/components/schemas/AlarmId'</w:t>
      </w:r>
    </w:p>
    <w:p w14:paraId="2DEAB201" w14:textId="77777777" w:rsidR="009508F5" w:rsidRDefault="009508F5" w:rsidP="009508F5">
      <w:pPr>
        <w:pStyle w:val="PL"/>
      </w:pPr>
      <w:r>
        <w:t xml:space="preserve">            alarmType:</w:t>
      </w:r>
    </w:p>
    <w:p w14:paraId="1FBB8D22" w14:textId="77777777" w:rsidR="009508F5" w:rsidRDefault="009508F5" w:rsidP="009508F5">
      <w:pPr>
        <w:pStyle w:val="PL"/>
      </w:pPr>
      <w:r>
        <w:t xml:space="preserve">              $ref: '#/components/schemas/AlarmType'</w:t>
      </w:r>
    </w:p>
    <w:p w14:paraId="792210BD" w14:textId="77777777" w:rsidR="009508F5" w:rsidRDefault="009508F5" w:rsidP="009508F5">
      <w:pPr>
        <w:pStyle w:val="PL"/>
      </w:pPr>
      <w:r>
        <w:t xml:space="preserve">            probableCause:</w:t>
      </w:r>
    </w:p>
    <w:p w14:paraId="2AE91620" w14:textId="77777777" w:rsidR="009508F5" w:rsidRDefault="009508F5" w:rsidP="009508F5">
      <w:pPr>
        <w:pStyle w:val="PL"/>
      </w:pPr>
      <w:r>
        <w:t xml:space="preserve">              $ref: '#/components/schemas/ProbableCause'</w:t>
      </w:r>
    </w:p>
    <w:p w14:paraId="4B02A004" w14:textId="77777777" w:rsidR="009508F5" w:rsidRDefault="009508F5" w:rsidP="009508F5">
      <w:pPr>
        <w:pStyle w:val="PL"/>
      </w:pPr>
      <w:r>
        <w:t xml:space="preserve">            specificProblem:</w:t>
      </w:r>
    </w:p>
    <w:p w14:paraId="3EC1A3DA" w14:textId="77777777" w:rsidR="009508F5" w:rsidRDefault="009508F5" w:rsidP="009508F5">
      <w:pPr>
        <w:pStyle w:val="PL"/>
      </w:pPr>
      <w:r>
        <w:t xml:space="preserve">              $ref: '#/components/schemas/SpecificProblem'</w:t>
      </w:r>
    </w:p>
    <w:p w14:paraId="25B7B957" w14:textId="77777777" w:rsidR="009508F5" w:rsidRDefault="009508F5" w:rsidP="009508F5">
      <w:pPr>
        <w:pStyle w:val="PL"/>
      </w:pPr>
      <w:r>
        <w:t xml:space="preserve">            perceivedSeverity:</w:t>
      </w:r>
    </w:p>
    <w:p w14:paraId="144DFB9A" w14:textId="77777777" w:rsidR="009508F5" w:rsidRDefault="009508F5" w:rsidP="009508F5">
      <w:pPr>
        <w:pStyle w:val="PL"/>
      </w:pPr>
      <w:r>
        <w:t xml:space="preserve">              $ref: '#/components/schemas/PerceivedSeverity'</w:t>
      </w:r>
    </w:p>
    <w:p w14:paraId="0EB9F0E1" w14:textId="77777777" w:rsidR="009508F5" w:rsidRDefault="009508F5" w:rsidP="009508F5">
      <w:pPr>
        <w:pStyle w:val="PL"/>
      </w:pPr>
      <w:r>
        <w:t xml:space="preserve">            correlatedNotifications:</w:t>
      </w:r>
    </w:p>
    <w:p w14:paraId="0E5AA87B" w14:textId="77777777" w:rsidR="009508F5" w:rsidRDefault="009508F5" w:rsidP="009508F5">
      <w:pPr>
        <w:pStyle w:val="PL"/>
      </w:pPr>
      <w:r>
        <w:t xml:space="preserve">              $ref: '#/components/schemas/CorrelatedNotifications'</w:t>
      </w:r>
    </w:p>
    <w:p w14:paraId="46FE27C3" w14:textId="77777777" w:rsidR="009508F5" w:rsidRDefault="009508F5" w:rsidP="009508F5">
      <w:pPr>
        <w:pStyle w:val="PL"/>
      </w:pPr>
      <w:r>
        <w:t xml:space="preserve">            additionalText:</w:t>
      </w:r>
    </w:p>
    <w:p w14:paraId="1F483CB5" w14:textId="77777777" w:rsidR="009508F5" w:rsidRDefault="009508F5" w:rsidP="009508F5">
      <w:pPr>
        <w:pStyle w:val="PL"/>
      </w:pPr>
      <w:r>
        <w:t xml:space="preserve">              type: string</w:t>
      </w:r>
    </w:p>
    <w:p w14:paraId="314DAF91" w14:textId="77777777" w:rsidR="009508F5" w:rsidRDefault="009508F5" w:rsidP="009508F5">
      <w:pPr>
        <w:pStyle w:val="PL"/>
      </w:pPr>
      <w:r>
        <w:t xml:space="preserve">            additionalInformation:</w:t>
      </w:r>
    </w:p>
    <w:p w14:paraId="0C550FEA" w14:textId="77777777" w:rsidR="009508F5" w:rsidRDefault="009508F5" w:rsidP="009508F5">
      <w:pPr>
        <w:pStyle w:val="PL"/>
      </w:pPr>
      <w:r>
        <w:t xml:space="preserve">              $ref: 'TS28623_ComDefs.yaml#/components/schemas/AttributeNameValuePairSet'</w:t>
      </w:r>
    </w:p>
    <w:p w14:paraId="36504D5D" w14:textId="77777777" w:rsidR="009508F5" w:rsidRDefault="009508F5" w:rsidP="009508F5">
      <w:pPr>
        <w:pStyle w:val="PL"/>
      </w:pPr>
      <w:r>
        <w:t xml:space="preserve">            rootCauseIndicator:</w:t>
      </w:r>
    </w:p>
    <w:p w14:paraId="41B4BBF5" w14:textId="77777777" w:rsidR="009508F5" w:rsidRDefault="009508F5" w:rsidP="009508F5">
      <w:pPr>
        <w:pStyle w:val="PL"/>
      </w:pPr>
      <w:r>
        <w:t xml:space="preserve">              type: boolean</w:t>
      </w:r>
    </w:p>
    <w:p w14:paraId="4D9B714E" w14:textId="77777777" w:rsidR="009508F5" w:rsidRDefault="009508F5" w:rsidP="009508F5">
      <w:pPr>
        <w:pStyle w:val="PL"/>
      </w:pPr>
      <w:r>
        <w:t xml:space="preserve">            serviceUser:</w:t>
      </w:r>
    </w:p>
    <w:p w14:paraId="5F56AC3A" w14:textId="77777777" w:rsidR="009508F5" w:rsidRDefault="009508F5" w:rsidP="009508F5">
      <w:pPr>
        <w:pStyle w:val="PL"/>
      </w:pPr>
      <w:r>
        <w:t xml:space="preserve">              type: string</w:t>
      </w:r>
    </w:p>
    <w:p w14:paraId="1B1A26AE" w14:textId="77777777" w:rsidR="009508F5" w:rsidRDefault="009508F5" w:rsidP="009508F5">
      <w:pPr>
        <w:pStyle w:val="PL"/>
      </w:pPr>
      <w:r>
        <w:t xml:space="preserve">            serviceProvider:</w:t>
      </w:r>
    </w:p>
    <w:p w14:paraId="554AB37B" w14:textId="77777777" w:rsidR="009508F5" w:rsidRDefault="009508F5" w:rsidP="009508F5">
      <w:pPr>
        <w:pStyle w:val="PL"/>
      </w:pPr>
      <w:r>
        <w:t xml:space="preserve">              type: string</w:t>
      </w:r>
    </w:p>
    <w:p w14:paraId="2DD46075" w14:textId="77777777" w:rsidR="009508F5" w:rsidRDefault="009508F5" w:rsidP="009508F5">
      <w:pPr>
        <w:pStyle w:val="PL"/>
      </w:pPr>
      <w:r>
        <w:t xml:space="preserve">            securityAlarmDetector:</w:t>
      </w:r>
    </w:p>
    <w:p w14:paraId="47853C20" w14:textId="77777777" w:rsidR="009508F5" w:rsidRDefault="009508F5" w:rsidP="009508F5">
      <w:pPr>
        <w:pStyle w:val="PL"/>
      </w:pPr>
      <w:r>
        <w:t xml:space="preserve">              type: string</w:t>
      </w:r>
    </w:p>
    <w:p w14:paraId="5D606660" w14:textId="77777777" w:rsidR="009508F5" w:rsidRDefault="009508F5" w:rsidP="009508F5">
      <w:pPr>
        <w:pStyle w:val="PL"/>
      </w:pPr>
      <w:r>
        <w:t xml:space="preserve">    NotifyClearedAlarm:</w:t>
      </w:r>
    </w:p>
    <w:p w14:paraId="5644470B" w14:textId="77777777" w:rsidR="009508F5" w:rsidRDefault="009508F5" w:rsidP="009508F5">
      <w:pPr>
        <w:pStyle w:val="PL"/>
      </w:pPr>
      <w:r>
        <w:t xml:space="preserve">      allOf:</w:t>
      </w:r>
    </w:p>
    <w:p w14:paraId="1466467E" w14:textId="77777777" w:rsidR="009508F5" w:rsidRDefault="009508F5" w:rsidP="009508F5">
      <w:pPr>
        <w:pStyle w:val="PL"/>
      </w:pPr>
      <w:r>
        <w:t xml:space="preserve">        - $ref: 'TS28623_ComDefs.yaml#/components/schemas/NotificationHeader'</w:t>
      </w:r>
    </w:p>
    <w:p w14:paraId="32AB0CEB" w14:textId="77777777" w:rsidR="009508F5" w:rsidRDefault="009508F5" w:rsidP="009508F5">
      <w:pPr>
        <w:pStyle w:val="PL"/>
      </w:pPr>
      <w:r>
        <w:t xml:space="preserve">        - type: object</w:t>
      </w:r>
    </w:p>
    <w:p w14:paraId="671B4F3D" w14:textId="77777777" w:rsidR="009508F5" w:rsidRDefault="009508F5" w:rsidP="009508F5">
      <w:pPr>
        <w:pStyle w:val="PL"/>
      </w:pPr>
      <w:r>
        <w:t xml:space="preserve">          required:</w:t>
      </w:r>
    </w:p>
    <w:p w14:paraId="1DBBB606" w14:textId="77777777" w:rsidR="009508F5" w:rsidRDefault="009508F5" w:rsidP="009508F5">
      <w:pPr>
        <w:pStyle w:val="PL"/>
      </w:pPr>
      <w:r>
        <w:t xml:space="preserve">            - alarmId</w:t>
      </w:r>
    </w:p>
    <w:p w14:paraId="4542B602" w14:textId="77777777" w:rsidR="009508F5" w:rsidRDefault="009508F5" w:rsidP="009508F5">
      <w:pPr>
        <w:pStyle w:val="PL"/>
      </w:pPr>
      <w:r>
        <w:t xml:space="preserve">            - alarmType</w:t>
      </w:r>
    </w:p>
    <w:p w14:paraId="2B4D3C8D" w14:textId="77777777" w:rsidR="009508F5" w:rsidRDefault="009508F5" w:rsidP="009508F5">
      <w:pPr>
        <w:pStyle w:val="PL"/>
      </w:pPr>
      <w:r>
        <w:t xml:space="preserve">            - probableCause</w:t>
      </w:r>
    </w:p>
    <w:p w14:paraId="4D18AE2F" w14:textId="77777777" w:rsidR="009508F5" w:rsidRDefault="009508F5" w:rsidP="009508F5">
      <w:pPr>
        <w:pStyle w:val="PL"/>
      </w:pPr>
      <w:r>
        <w:t xml:space="preserve">            - perceivedSeverity</w:t>
      </w:r>
    </w:p>
    <w:p w14:paraId="46DF2D6C" w14:textId="77777777" w:rsidR="009508F5" w:rsidRDefault="009508F5" w:rsidP="009508F5">
      <w:pPr>
        <w:pStyle w:val="PL"/>
      </w:pPr>
      <w:r>
        <w:t xml:space="preserve">          properties:</w:t>
      </w:r>
    </w:p>
    <w:p w14:paraId="7ADE54BC" w14:textId="77777777" w:rsidR="009508F5" w:rsidRDefault="009508F5" w:rsidP="009508F5">
      <w:pPr>
        <w:pStyle w:val="PL"/>
      </w:pPr>
      <w:r>
        <w:t xml:space="preserve">            alarmId:</w:t>
      </w:r>
    </w:p>
    <w:p w14:paraId="3E659B98" w14:textId="77777777" w:rsidR="009508F5" w:rsidRDefault="009508F5" w:rsidP="009508F5">
      <w:pPr>
        <w:pStyle w:val="PL"/>
      </w:pPr>
      <w:r>
        <w:t xml:space="preserve">              $ref: '#/components/schemas/AlarmId'</w:t>
      </w:r>
    </w:p>
    <w:p w14:paraId="5B0EF441" w14:textId="77777777" w:rsidR="009508F5" w:rsidRDefault="009508F5" w:rsidP="009508F5">
      <w:pPr>
        <w:pStyle w:val="PL"/>
      </w:pPr>
      <w:r>
        <w:t xml:space="preserve">            alarmType:</w:t>
      </w:r>
    </w:p>
    <w:p w14:paraId="67BD39E0" w14:textId="77777777" w:rsidR="009508F5" w:rsidRDefault="009508F5" w:rsidP="009508F5">
      <w:pPr>
        <w:pStyle w:val="PL"/>
      </w:pPr>
      <w:r>
        <w:t xml:space="preserve">              $ref: '#/components/schemas/AlarmType'</w:t>
      </w:r>
    </w:p>
    <w:p w14:paraId="61624587" w14:textId="77777777" w:rsidR="009508F5" w:rsidRDefault="009508F5" w:rsidP="009508F5">
      <w:pPr>
        <w:pStyle w:val="PL"/>
      </w:pPr>
      <w:r>
        <w:t xml:space="preserve">            probableCause:</w:t>
      </w:r>
    </w:p>
    <w:p w14:paraId="12122F40" w14:textId="77777777" w:rsidR="009508F5" w:rsidRDefault="009508F5" w:rsidP="009508F5">
      <w:pPr>
        <w:pStyle w:val="PL"/>
      </w:pPr>
      <w:r>
        <w:t xml:space="preserve">              $ref: '#/components/schemas/ProbableCause'</w:t>
      </w:r>
    </w:p>
    <w:p w14:paraId="5EAB709B" w14:textId="77777777" w:rsidR="009508F5" w:rsidRDefault="009508F5" w:rsidP="009508F5">
      <w:pPr>
        <w:pStyle w:val="PL"/>
      </w:pPr>
      <w:r>
        <w:t xml:space="preserve">            perceivedSeverity:</w:t>
      </w:r>
    </w:p>
    <w:p w14:paraId="720BD9A6" w14:textId="77777777" w:rsidR="009508F5" w:rsidRDefault="009508F5" w:rsidP="009508F5">
      <w:pPr>
        <w:pStyle w:val="PL"/>
      </w:pPr>
      <w:r>
        <w:t xml:space="preserve">              $ref: '#/components/schemas/PerceivedSeverity'</w:t>
      </w:r>
    </w:p>
    <w:p w14:paraId="4BA9B25C" w14:textId="77777777" w:rsidR="009508F5" w:rsidRDefault="009508F5" w:rsidP="009508F5">
      <w:pPr>
        <w:pStyle w:val="PL"/>
      </w:pPr>
      <w:r>
        <w:t xml:space="preserve">            correlatedNotifications:</w:t>
      </w:r>
    </w:p>
    <w:p w14:paraId="482C5368" w14:textId="77777777" w:rsidR="009508F5" w:rsidRDefault="009508F5" w:rsidP="009508F5">
      <w:pPr>
        <w:pStyle w:val="PL"/>
      </w:pPr>
      <w:r>
        <w:t xml:space="preserve">              $ref: '#/components/schemas/CorrelatedNotifications'</w:t>
      </w:r>
    </w:p>
    <w:p w14:paraId="67888A68" w14:textId="77777777" w:rsidR="009508F5" w:rsidRDefault="009508F5" w:rsidP="009508F5">
      <w:pPr>
        <w:pStyle w:val="PL"/>
      </w:pPr>
      <w:r>
        <w:t xml:space="preserve">            clearUserId:</w:t>
      </w:r>
    </w:p>
    <w:p w14:paraId="7C329883" w14:textId="77777777" w:rsidR="009508F5" w:rsidRDefault="009508F5" w:rsidP="009508F5">
      <w:pPr>
        <w:pStyle w:val="PL"/>
      </w:pPr>
      <w:r>
        <w:t xml:space="preserve">              type: string</w:t>
      </w:r>
    </w:p>
    <w:p w14:paraId="3C11C689" w14:textId="77777777" w:rsidR="009508F5" w:rsidRDefault="009508F5" w:rsidP="009508F5">
      <w:pPr>
        <w:pStyle w:val="PL"/>
      </w:pPr>
      <w:r>
        <w:t xml:space="preserve">            clearSystemId:</w:t>
      </w:r>
    </w:p>
    <w:p w14:paraId="10FA53CF" w14:textId="77777777" w:rsidR="009508F5" w:rsidRDefault="009508F5" w:rsidP="009508F5">
      <w:pPr>
        <w:pStyle w:val="PL"/>
      </w:pPr>
      <w:r>
        <w:t xml:space="preserve">              type: string</w:t>
      </w:r>
    </w:p>
    <w:p w14:paraId="6E6DDE19" w14:textId="77777777" w:rsidR="009508F5" w:rsidRDefault="009508F5" w:rsidP="009508F5">
      <w:pPr>
        <w:pStyle w:val="PL"/>
      </w:pPr>
      <w:r>
        <w:t xml:space="preserve">    NotifyChangedAlarm:</w:t>
      </w:r>
    </w:p>
    <w:p w14:paraId="07EE643D" w14:textId="77777777" w:rsidR="009508F5" w:rsidRDefault="009508F5" w:rsidP="009508F5">
      <w:pPr>
        <w:pStyle w:val="PL"/>
      </w:pPr>
      <w:r>
        <w:t xml:space="preserve">      allOf:</w:t>
      </w:r>
    </w:p>
    <w:p w14:paraId="5F883513" w14:textId="77777777" w:rsidR="009508F5" w:rsidRDefault="009508F5" w:rsidP="009508F5">
      <w:pPr>
        <w:pStyle w:val="PL"/>
      </w:pPr>
      <w:r>
        <w:t xml:space="preserve">        - $ref: 'TS28623_ComDefs.yaml#/components/schemas/NotificationHeader'</w:t>
      </w:r>
    </w:p>
    <w:p w14:paraId="07690D98" w14:textId="77777777" w:rsidR="009508F5" w:rsidRDefault="009508F5" w:rsidP="009508F5">
      <w:pPr>
        <w:pStyle w:val="PL"/>
      </w:pPr>
      <w:r>
        <w:t xml:space="preserve">        - type: object</w:t>
      </w:r>
    </w:p>
    <w:p w14:paraId="643B4513" w14:textId="77777777" w:rsidR="009508F5" w:rsidRDefault="009508F5" w:rsidP="009508F5">
      <w:pPr>
        <w:pStyle w:val="PL"/>
      </w:pPr>
      <w:r>
        <w:t xml:space="preserve">          required:</w:t>
      </w:r>
    </w:p>
    <w:p w14:paraId="50D5E755" w14:textId="77777777" w:rsidR="009508F5" w:rsidRDefault="009508F5" w:rsidP="009508F5">
      <w:pPr>
        <w:pStyle w:val="PL"/>
      </w:pPr>
      <w:r>
        <w:t xml:space="preserve">            - alarmId</w:t>
      </w:r>
    </w:p>
    <w:p w14:paraId="39188444" w14:textId="77777777" w:rsidR="009508F5" w:rsidRDefault="009508F5" w:rsidP="009508F5">
      <w:pPr>
        <w:pStyle w:val="PL"/>
      </w:pPr>
      <w:r>
        <w:t xml:space="preserve">            - alarmType</w:t>
      </w:r>
    </w:p>
    <w:p w14:paraId="7C96FD1D" w14:textId="77777777" w:rsidR="009508F5" w:rsidRDefault="009508F5" w:rsidP="009508F5">
      <w:pPr>
        <w:pStyle w:val="PL"/>
      </w:pPr>
      <w:r>
        <w:t xml:space="preserve">            - probableCause</w:t>
      </w:r>
    </w:p>
    <w:p w14:paraId="47794EA0" w14:textId="77777777" w:rsidR="009508F5" w:rsidRDefault="009508F5" w:rsidP="009508F5">
      <w:pPr>
        <w:pStyle w:val="PL"/>
      </w:pPr>
      <w:r>
        <w:t xml:space="preserve">            - perceivedSeverity</w:t>
      </w:r>
    </w:p>
    <w:p w14:paraId="13CA2B2A" w14:textId="77777777" w:rsidR="009508F5" w:rsidRDefault="009508F5" w:rsidP="009508F5">
      <w:pPr>
        <w:pStyle w:val="PL"/>
      </w:pPr>
      <w:r>
        <w:t xml:space="preserve">          properties:</w:t>
      </w:r>
    </w:p>
    <w:p w14:paraId="4DE6B855" w14:textId="77777777" w:rsidR="009508F5" w:rsidRDefault="009508F5" w:rsidP="009508F5">
      <w:pPr>
        <w:pStyle w:val="PL"/>
      </w:pPr>
      <w:r>
        <w:t xml:space="preserve">            alarmId:</w:t>
      </w:r>
    </w:p>
    <w:p w14:paraId="273A790F" w14:textId="77777777" w:rsidR="009508F5" w:rsidRDefault="009508F5" w:rsidP="009508F5">
      <w:pPr>
        <w:pStyle w:val="PL"/>
      </w:pPr>
      <w:r>
        <w:t xml:space="preserve">              $ref: '#/components/schemas/AlarmId'</w:t>
      </w:r>
    </w:p>
    <w:p w14:paraId="094308AC" w14:textId="77777777" w:rsidR="009508F5" w:rsidRDefault="009508F5" w:rsidP="009508F5">
      <w:pPr>
        <w:pStyle w:val="PL"/>
      </w:pPr>
      <w:r>
        <w:t xml:space="preserve">            alarmType:</w:t>
      </w:r>
    </w:p>
    <w:p w14:paraId="6BB06840" w14:textId="77777777" w:rsidR="009508F5" w:rsidRDefault="009508F5" w:rsidP="009508F5">
      <w:pPr>
        <w:pStyle w:val="PL"/>
      </w:pPr>
      <w:r>
        <w:lastRenderedPageBreak/>
        <w:t xml:space="preserve">              $ref: '#/components/schemas/AlarmType'</w:t>
      </w:r>
    </w:p>
    <w:p w14:paraId="699C612C" w14:textId="77777777" w:rsidR="009508F5" w:rsidRDefault="009508F5" w:rsidP="009508F5">
      <w:pPr>
        <w:pStyle w:val="PL"/>
      </w:pPr>
      <w:r>
        <w:t xml:space="preserve">            probableCause:</w:t>
      </w:r>
    </w:p>
    <w:p w14:paraId="2F48D3FD" w14:textId="77777777" w:rsidR="009508F5" w:rsidRDefault="009508F5" w:rsidP="009508F5">
      <w:pPr>
        <w:pStyle w:val="PL"/>
      </w:pPr>
      <w:r>
        <w:t xml:space="preserve">              $ref: '#/components/schemas/ProbableCause'</w:t>
      </w:r>
    </w:p>
    <w:p w14:paraId="17F9662E" w14:textId="77777777" w:rsidR="009508F5" w:rsidRDefault="009508F5" w:rsidP="009508F5">
      <w:pPr>
        <w:pStyle w:val="PL"/>
      </w:pPr>
      <w:r>
        <w:t xml:space="preserve">            perceivedSeverity:</w:t>
      </w:r>
    </w:p>
    <w:p w14:paraId="55D1C14F" w14:textId="77777777" w:rsidR="009508F5" w:rsidRDefault="009508F5" w:rsidP="009508F5">
      <w:pPr>
        <w:pStyle w:val="PL"/>
      </w:pPr>
      <w:r>
        <w:t xml:space="preserve">              $ref: '#/components/schemas/PerceivedSeverity'</w:t>
      </w:r>
    </w:p>
    <w:p w14:paraId="6AF1E24B" w14:textId="77777777" w:rsidR="009508F5" w:rsidRDefault="009508F5" w:rsidP="009508F5">
      <w:pPr>
        <w:pStyle w:val="PL"/>
      </w:pPr>
      <w:r>
        <w:t xml:space="preserve">    NotifyChangedAlarmGeneral:</w:t>
      </w:r>
    </w:p>
    <w:p w14:paraId="5C8334FB" w14:textId="77777777" w:rsidR="009508F5" w:rsidRDefault="009508F5" w:rsidP="009508F5">
      <w:pPr>
        <w:pStyle w:val="PL"/>
      </w:pPr>
      <w:r>
        <w:t xml:space="preserve">      allOf:</w:t>
      </w:r>
    </w:p>
    <w:p w14:paraId="30946404" w14:textId="77777777" w:rsidR="009508F5" w:rsidRDefault="009508F5" w:rsidP="009508F5">
      <w:pPr>
        <w:pStyle w:val="PL"/>
      </w:pPr>
      <w:r>
        <w:t xml:space="preserve">        - $ref: 'TS28623_ComDefs.yaml#/components/schemas/NotificationHeader'</w:t>
      </w:r>
    </w:p>
    <w:p w14:paraId="47CDB755" w14:textId="77777777" w:rsidR="009508F5" w:rsidRDefault="009508F5" w:rsidP="009508F5">
      <w:pPr>
        <w:pStyle w:val="PL"/>
      </w:pPr>
      <w:r>
        <w:t xml:space="preserve">        - type: object</w:t>
      </w:r>
    </w:p>
    <w:p w14:paraId="39FF1577" w14:textId="77777777" w:rsidR="009508F5" w:rsidRDefault="009508F5" w:rsidP="009508F5">
      <w:pPr>
        <w:pStyle w:val="PL"/>
      </w:pPr>
      <w:r>
        <w:t xml:space="preserve">          required:</w:t>
      </w:r>
    </w:p>
    <w:p w14:paraId="09E74B0E" w14:textId="77777777" w:rsidR="009508F5" w:rsidRDefault="009508F5" w:rsidP="009508F5">
      <w:pPr>
        <w:pStyle w:val="PL"/>
      </w:pPr>
      <w:r>
        <w:t xml:space="preserve">            - alarmId</w:t>
      </w:r>
    </w:p>
    <w:p w14:paraId="0936FCE1" w14:textId="77777777" w:rsidR="009508F5" w:rsidRDefault="009508F5" w:rsidP="009508F5">
      <w:pPr>
        <w:pStyle w:val="PL"/>
      </w:pPr>
      <w:r>
        <w:t xml:space="preserve">            - alarmType</w:t>
      </w:r>
    </w:p>
    <w:p w14:paraId="1D8FFE56" w14:textId="77777777" w:rsidR="009508F5" w:rsidRDefault="009508F5" w:rsidP="009508F5">
      <w:pPr>
        <w:pStyle w:val="PL"/>
      </w:pPr>
      <w:r>
        <w:t xml:space="preserve">          properties:</w:t>
      </w:r>
    </w:p>
    <w:p w14:paraId="381CDE5E" w14:textId="77777777" w:rsidR="009508F5" w:rsidRDefault="009508F5" w:rsidP="009508F5">
      <w:pPr>
        <w:pStyle w:val="PL"/>
      </w:pPr>
      <w:r>
        <w:t xml:space="preserve">            alarmId:</w:t>
      </w:r>
    </w:p>
    <w:p w14:paraId="468B8DAC" w14:textId="77777777" w:rsidR="009508F5" w:rsidRDefault="009508F5" w:rsidP="009508F5">
      <w:pPr>
        <w:pStyle w:val="PL"/>
      </w:pPr>
      <w:r>
        <w:t xml:space="preserve">              $ref: '#/components/schemas/AlarmId'</w:t>
      </w:r>
    </w:p>
    <w:p w14:paraId="72C6CAEF" w14:textId="77777777" w:rsidR="009508F5" w:rsidRDefault="009508F5" w:rsidP="009508F5">
      <w:pPr>
        <w:pStyle w:val="PL"/>
      </w:pPr>
      <w:r>
        <w:t xml:space="preserve">            alarmType:</w:t>
      </w:r>
    </w:p>
    <w:p w14:paraId="4F642FA7" w14:textId="77777777" w:rsidR="009508F5" w:rsidRDefault="009508F5" w:rsidP="009508F5">
      <w:pPr>
        <w:pStyle w:val="PL"/>
      </w:pPr>
      <w:r>
        <w:t xml:space="preserve">              $ref: '#/components/schemas/AlarmType'</w:t>
      </w:r>
    </w:p>
    <w:p w14:paraId="51850B2F" w14:textId="77777777" w:rsidR="009508F5" w:rsidRDefault="009508F5" w:rsidP="009508F5">
      <w:pPr>
        <w:pStyle w:val="PL"/>
      </w:pPr>
      <w:r>
        <w:t xml:space="preserve">            probableCause:</w:t>
      </w:r>
    </w:p>
    <w:p w14:paraId="780AEB07" w14:textId="77777777" w:rsidR="009508F5" w:rsidRDefault="009508F5" w:rsidP="009508F5">
      <w:pPr>
        <w:pStyle w:val="PL"/>
      </w:pPr>
      <w:r>
        <w:t xml:space="preserve">              $ref: '#/components/schemas/ProbableCause'</w:t>
      </w:r>
    </w:p>
    <w:p w14:paraId="55E76D65" w14:textId="77777777" w:rsidR="009508F5" w:rsidRDefault="009508F5" w:rsidP="009508F5">
      <w:pPr>
        <w:pStyle w:val="PL"/>
      </w:pPr>
      <w:r>
        <w:t xml:space="preserve">            specificProblem:</w:t>
      </w:r>
    </w:p>
    <w:p w14:paraId="2A5C8D4A" w14:textId="77777777" w:rsidR="009508F5" w:rsidRDefault="009508F5" w:rsidP="009508F5">
      <w:pPr>
        <w:pStyle w:val="PL"/>
      </w:pPr>
      <w:r>
        <w:t xml:space="preserve">              $ref: '#/components/schemas/SpecificProblem'</w:t>
      </w:r>
    </w:p>
    <w:p w14:paraId="3BA5224E" w14:textId="77777777" w:rsidR="009508F5" w:rsidRDefault="009508F5" w:rsidP="009508F5">
      <w:pPr>
        <w:pStyle w:val="PL"/>
      </w:pPr>
      <w:r>
        <w:t xml:space="preserve">            perceivedSeverity:</w:t>
      </w:r>
    </w:p>
    <w:p w14:paraId="4921DCAF" w14:textId="77777777" w:rsidR="009508F5" w:rsidRDefault="009508F5" w:rsidP="009508F5">
      <w:pPr>
        <w:pStyle w:val="PL"/>
      </w:pPr>
      <w:r>
        <w:t xml:space="preserve">              $ref: '#/components/schemas/PerceivedSeverity'</w:t>
      </w:r>
    </w:p>
    <w:p w14:paraId="331BF0F4" w14:textId="77777777" w:rsidR="009508F5" w:rsidRDefault="009508F5" w:rsidP="009508F5">
      <w:pPr>
        <w:pStyle w:val="PL"/>
      </w:pPr>
      <w:r>
        <w:t xml:space="preserve">            correlatedNotifications:</w:t>
      </w:r>
    </w:p>
    <w:p w14:paraId="51F79024" w14:textId="77777777" w:rsidR="009508F5" w:rsidRDefault="009508F5" w:rsidP="009508F5">
      <w:pPr>
        <w:pStyle w:val="PL"/>
      </w:pPr>
      <w:r>
        <w:t xml:space="preserve">              $ref: '#/components/schemas/CorrelatedNotifications'</w:t>
      </w:r>
    </w:p>
    <w:p w14:paraId="21618434" w14:textId="77777777" w:rsidR="009508F5" w:rsidRDefault="009508F5" w:rsidP="009508F5">
      <w:pPr>
        <w:pStyle w:val="PL"/>
      </w:pPr>
      <w:r>
        <w:t xml:space="preserve">            backedUpStatus:</w:t>
      </w:r>
    </w:p>
    <w:p w14:paraId="3519918A" w14:textId="77777777" w:rsidR="009508F5" w:rsidRDefault="009508F5" w:rsidP="009508F5">
      <w:pPr>
        <w:pStyle w:val="PL"/>
      </w:pPr>
      <w:r>
        <w:t xml:space="preserve">              type: boolean</w:t>
      </w:r>
    </w:p>
    <w:p w14:paraId="30F11C06" w14:textId="77777777" w:rsidR="009508F5" w:rsidRDefault="009508F5" w:rsidP="009508F5">
      <w:pPr>
        <w:pStyle w:val="PL"/>
      </w:pPr>
      <w:r>
        <w:t xml:space="preserve">            backUpObject:</w:t>
      </w:r>
    </w:p>
    <w:p w14:paraId="2CCCD132" w14:textId="77777777" w:rsidR="009508F5" w:rsidRDefault="009508F5" w:rsidP="009508F5">
      <w:pPr>
        <w:pStyle w:val="PL"/>
      </w:pPr>
      <w:r>
        <w:t xml:space="preserve">              $ref: 'TS28623_ComDefs.yaml#/components/schemas/Dn'</w:t>
      </w:r>
    </w:p>
    <w:p w14:paraId="48823BC9" w14:textId="77777777" w:rsidR="009508F5" w:rsidRDefault="009508F5" w:rsidP="009508F5">
      <w:pPr>
        <w:pStyle w:val="PL"/>
      </w:pPr>
      <w:r>
        <w:t xml:space="preserve">            trendIndication:</w:t>
      </w:r>
    </w:p>
    <w:p w14:paraId="473C78F1" w14:textId="77777777" w:rsidR="009508F5" w:rsidRDefault="009508F5" w:rsidP="009508F5">
      <w:pPr>
        <w:pStyle w:val="PL"/>
      </w:pPr>
      <w:r>
        <w:t xml:space="preserve">              $ref: '#/components/schemas/TrendIndication'</w:t>
      </w:r>
    </w:p>
    <w:p w14:paraId="75F8971B" w14:textId="77777777" w:rsidR="009508F5" w:rsidRDefault="009508F5" w:rsidP="009508F5">
      <w:pPr>
        <w:pStyle w:val="PL"/>
      </w:pPr>
      <w:r>
        <w:t xml:space="preserve">            thresholdInfo:</w:t>
      </w:r>
    </w:p>
    <w:p w14:paraId="5CC9D3AE" w14:textId="77777777" w:rsidR="009508F5" w:rsidRDefault="009508F5" w:rsidP="009508F5">
      <w:pPr>
        <w:pStyle w:val="PL"/>
        <w:rPr>
          <w:ins w:id="14" w:author="zhaoxxian"/>
        </w:rPr>
      </w:pPr>
      <w:ins w:id="15" w:author="zhaoxxian">
        <w:r>
          <w:t xml:space="preserve">              $ref: '#/components/schemas/ThresholdCrossing'</w:t>
        </w:r>
      </w:ins>
    </w:p>
    <w:p w14:paraId="45CA9134" w14:textId="77777777" w:rsidR="009508F5" w:rsidRDefault="009508F5" w:rsidP="009508F5">
      <w:pPr>
        <w:pStyle w:val="PL"/>
        <w:rPr>
          <w:del w:id="16" w:author="zhaoxxian"/>
        </w:rPr>
      </w:pPr>
      <w:del w:id="17" w:author="zhaoxxian">
        <w:r>
          <w:delText xml:space="preserve">              $ref: '#/components/schemas/ThresholdInfo'</w:delText>
        </w:r>
      </w:del>
    </w:p>
    <w:p w14:paraId="07314D50" w14:textId="77777777" w:rsidR="009508F5" w:rsidRDefault="009508F5" w:rsidP="009508F5">
      <w:pPr>
        <w:pStyle w:val="PL"/>
      </w:pPr>
      <w:r>
        <w:t xml:space="preserve">            stateChangeDefinition:</w:t>
      </w:r>
    </w:p>
    <w:p w14:paraId="096FAC3D" w14:textId="77777777" w:rsidR="009508F5" w:rsidRDefault="009508F5" w:rsidP="009508F5">
      <w:pPr>
        <w:pStyle w:val="PL"/>
      </w:pPr>
      <w:r>
        <w:t xml:space="preserve">              $ref: 'TS28623_ComDefs.yaml#/components/schemas/AttributeValueChangeSet'</w:t>
      </w:r>
    </w:p>
    <w:p w14:paraId="1C2F6027" w14:textId="77777777" w:rsidR="009508F5" w:rsidRDefault="009508F5" w:rsidP="009508F5">
      <w:pPr>
        <w:pStyle w:val="PL"/>
      </w:pPr>
      <w:r>
        <w:t xml:space="preserve">            monitoredAttributes:</w:t>
      </w:r>
    </w:p>
    <w:p w14:paraId="6088704A" w14:textId="77777777" w:rsidR="009508F5" w:rsidRDefault="009508F5" w:rsidP="009508F5">
      <w:pPr>
        <w:pStyle w:val="PL"/>
      </w:pPr>
      <w:r>
        <w:t xml:space="preserve">              $ref: 'TS28623_ComDefs.yaml#/components/schemas/AttributeNameValuePairSet'</w:t>
      </w:r>
    </w:p>
    <w:p w14:paraId="6D48A298" w14:textId="77777777" w:rsidR="009508F5" w:rsidRDefault="009508F5" w:rsidP="009508F5">
      <w:pPr>
        <w:pStyle w:val="PL"/>
      </w:pPr>
      <w:r>
        <w:t xml:space="preserve">            proposedRepairActions:</w:t>
      </w:r>
    </w:p>
    <w:p w14:paraId="169287A6" w14:textId="77777777" w:rsidR="009508F5" w:rsidRDefault="009508F5" w:rsidP="009508F5">
      <w:pPr>
        <w:pStyle w:val="PL"/>
      </w:pPr>
      <w:r>
        <w:t xml:space="preserve">              type: string</w:t>
      </w:r>
    </w:p>
    <w:p w14:paraId="0E6AAA79" w14:textId="77777777" w:rsidR="009508F5" w:rsidRDefault="009508F5" w:rsidP="009508F5">
      <w:pPr>
        <w:pStyle w:val="PL"/>
      </w:pPr>
      <w:r>
        <w:t xml:space="preserve">            additionalText:</w:t>
      </w:r>
    </w:p>
    <w:p w14:paraId="2D1A9C28" w14:textId="77777777" w:rsidR="009508F5" w:rsidRDefault="009508F5" w:rsidP="009508F5">
      <w:pPr>
        <w:pStyle w:val="PL"/>
      </w:pPr>
      <w:r>
        <w:t xml:space="preserve">              type: string</w:t>
      </w:r>
    </w:p>
    <w:p w14:paraId="70E566D9" w14:textId="77777777" w:rsidR="009508F5" w:rsidRDefault="009508F5" w:rsidP="009508F5">
      <w:pPr>
        <w:pStyle w:val="PL"/>
      </w:pPr>
      <w:r>
        <w:t xml:space="preserve">            additionalInformation:</w:t>
      </w:r>
    </w:p>
    <w:p w14:paraId="2BA77524" w14:textId="77777777" w:rsidR="009508F5" w:rsidRDefault="009508F5" w:rsidP="009508F5">
      <w:pPr>
        <w:pStyle w:val="PL"/>
      </w:pPr>
      <w:r>
        <w:t xml:space="preserve">              $ref: 'TS28623_ComDefs.yaml#/components/schemas/AttributeNameValuePairSet'</w:t>
      </w:r>
    </w:p>
    <w:p w14:paraId="5245A58B" w14:textId="77777777" w:rsidR="009508F5" w:rsidRDefault="009508F5" w:rsidP="009508F5">
      <w:pPr>
        <w:pStyle w:val="PL"/>
      </w:pPr>
      <w:r>
        <w:t xml:space="preserve">            rootCauseIndicator:</w:t>
      </w:r>
    </w:p>
    <w:p w14:paraId="54EC9991" w14:textId="77777777" w:rsidR="009508F5" w:rsidRDefault="009508F5" w:rsidP="009508F5">
      <w:pPr>
        <w:pStyle w:val="PL"/>
      </w:pPr>
      <w:r>
        <w:t xml:space="preserve">              type: boolean</w:t>
      </w:r>
    </w:p>
    <w:p w14:paraId="13CC21E0" w14:textId="77777777" w:rsidR="009508F5" w:rsidRDefault="009508F5" w:rsidP="009508F5">
      <w:pPr>
        <w:pStyle w:val="PL"/>
      </w:pPr>
      <w:r>
        <w:t xml:space="preserve">            changedAlarmAttributes:</w:t>
      </w:r>
    </w:p>
    <w:p w14:paraId="193C4BD2" w14:textId="77777777" w:rsidR="009508F5" w:rsidRDefault="009508F5" w:rsidP="009508F5">
      <w:pPr>
        <w:pStyle w:val="PL"/>
      </w:pPr>
      <w:r>
        <w:t xml:space="preserve">              $ref: 'TS28623_ComDefs.yaml#/components/schemas/AttributeNameValuePairSet'</w:t>
      </w:r>
    </w:p>
    <w:p w14:paraId="393568AB" w14:textId="77777777" w:rsidR="009508F5" w:rsidRDefault="009508F5" w:rsidP="009508F5">
      <w:pPr>
        <w:pStyle w:val="PL"/>
      </w:pPr>
      <w:r>
        <w:t xml:space="preserve">    NotifyChangedSecAlarmGeneral:</w:t>
      </w:r>
    </w:p>
    <w:p w14:paraId="50FD367F" w14:textId="77777777" w:rsidR="009508F5" w:rsidRDefault="009508F5" w:rsidP="009508F5">
      <w:pPr>
        <w:pStyle w:val="PL"/>
      </w:pPr>
      <w:r>
        <w:t xml:space="preserve">      allOf:</w:t>
      </w:r>
    </w:p>
    <w:p w14:paraId="1D207FD4" w14:textId="77777777" w:rsidR="009508F5" w:rsidRDefault="009508F5" w:rsidP="009508F5">
      <w:pPr>
        <w:pStyle w:val="PL"/>
      </w:pPr>
      <w:r>
        <w:t xml:space="preserve">        - $ref: 'TS28623_ComDefs.yaml#/components/schemas/NotificationHeader'</w:t>
      </w:r>
    </w:p>
    <w:p w14:paraId="02D4ABC1" w14:textId="77777777" w:rsidR="009508F5" w:rsidRDefault="009508F5" w:rsidP="009508F5">
      <w:pPr>
        <w:pStyle w:val="PL"/>
      </w:pPr>
      <w:r>
        <w:t xml:space="preserve">        - type: object</w:t>
      </w:r>
    </w:p>
    <w:p w14:paraId="33CDC662" w14:textId="77777777" w:rsidR="009508F5" w:rsidRDefault="009508F5" w:rsidP="009508F5">
      <w:pPr>
        <w:pStyle w:val="PL"/>
      </w:pPr>
      <w:r>
        <w:t xml:space="preserve">          required:</w:t>
      </w:r>
    </w:p>
    <w:p w14:paraId="78406B14" w14:textId="77777777" w:rsidR="009508F5" w:rsidRDefault="009508F5" w:rsidP="009508F5">
      <w:pPr>
        <w:pStyle w:val="PL"/>
      </w:pPr>
      <w:r>
        <w:t xml:space="preserve">            - alarmId</w:t>
      </w:r>
    </w:p>
    <w:p w14:paraId="5A58C810" w14:textId="77777777" w:rsidR="009508F5" w:rsidRDefault="009508F5" w:rsidP="009508F5">
      <w:pPr>
        <w:pStyle w:val="PL"/>
      </w:pPr>
      <w:r>
        <w:t xml:space="preserve">            - alarmType</w:t>
      </w:r>
    </w:p>
    <w:p w14:paraId="1AFFF9F0" w14:textId="77777777" w:rsidR="009508F5" w:rsidRDefault="009508F5" w:rsidP="009508F5">
      <w:pPr>
        <w:pStyle w:val="PL"/>
      </w:pPr>
      <w:r>
        <w:t xml:space="preserve">            - serviceUser</w:t>
      </w:r>
    </w:p>
    <w:p w14:paraId="692423C8" w14:textId="77777777" w:rsidR="009508F5" w:rsidRDefault="009508F5" w:rsidP="009508F5">
      <w:pPr>
        <w:pStyle w:val="PL"/>
      </w:pPr>
      <w:r>
        <w:t xml:space="preserve">            - serviceProvider</w:t>
      </w:r>
    </w:p>
    <w:p w14:paraId="2A7DA752" w14:textId="77777777" w:rsidR="009508F5" w:rsidRDefault="009508F5" w:rsidP="009508F5">
      <w:pPr>
        <w:pStyle w:val="PL"/>
      </w:pPr>
      <w:r>
        <w:t xml:space="preserve">            - securityAlarmDetector</w:t>
      </w:r>
    </w:p>
    <w:p w14:paraId="3188AB57" w14:textId="77777777" w:rsidR="009508F5" w:rsidRDefault="009508F5" w:rsidP="009508F5">
      <w:pPr>
        <w:pStyle w:val="PL"/>
      </w:pPr>
      <w:r>
        <w:t xml:space="preserve">          properties:</w:t>
      </w:r>
    </w:p>
    <w:p w14:paraId="6321E512" w14:textId="77777777" w:rsidR="009508F5" w:rsidRDefault="009508F5" w:rsidP="009508F5">
      <w:pPr>
        <w:pStyle w:val="PL"/>
      </w:pPr>
      <w:r>
        <w:t xml:space="preserve">            alarmId:</w:t>
      </w:r>
    </w:p>
    <w:p w14:paraId="265DD3C9" w14:textId="77777777" w:rsidR="009508F5" w:rsidRDefault="009508F5" w:rsidP="009508F5">
      <w:pPr>
        <w:pStyle w:val="PL"/>
      </w:pPr>
      <w:r>
        <w:t xml:space="preserve">              $ref: '#/components/schemas/AlarmId'</w:t>
      </w:r>
    </w:p>
    <w:p w14:paraId="78927D3D" w14:textId="77777777" w:rsidR="009508F5" w:rsidRDefault="009508F5" w:rsidP="009508F5">
      <w:pPr>
        <w:pStyle w:val="PL"/>
      </w:pPr>
      <w:r>
        <w:t xml:space="preserve">            alarmType:</w:t>
      </w:r>
    </w:p>
    <w:p w14:paraId="26DB8858" w14:textId="77777777" w:rsidR="009508F5" w:rsidRDefault="009508F5" w:rsidP="009508F5">
      <w:pPr>
        <w:pStyle w:val="PL"/>
      </w:pPr>
      <w:r>
        <w:t xml:space="preserve">              $ref: '#/components/schemas/AlarmType'</w:t>
      </w:r>
    </w:p>
    <w:p w14:paraId="4F0A631F" w14:textId="77777777" w:rsidR="009508F5" w:rsidRDefault="009508F5" w:rsidP="009508F5">
      <w:pPr>
        <w:pStyle w:val="PL"/>
      </w:pPr>
      <w:r>
        <w:t xml:space="preserve">            probableCause:</w:t>
      </w:r>
    </w:p>
    <w:p w14:paraId="5C897D38" w14:textId="77777777" w:rsidR="009508F5" w:rsidRDefault="009508F5" w:rsidP="009508F5">
      <w:pPr>
        <w:pStyle w:val="PL"/>
      </w:pPr>
      <w:r>
        <w:t xml:space="preserve">              $ref: '#/components/schemas/ProbableCause'</w:t>
      </w:r>
    </w:p>
    <w:p w14:paraId="2195A8D5" w14:textId="77777777" w:rsidR="009508F5" w:rsidRDefault="009508F5" w:rsidP="009508F5">
      <w:pPr>
        <w:pStyle w:val="PL"/>
      </w:pPr>
      <w:r>
        <w:t xml:space="preserve">            perceivedSeverity:</w:t>
      </w:r>
    </w:p>
    <w:p w14:paraId="057AC4E8" w14:textId="77777777" w:rsidR="009508F5" w:rsidRDefault="009508F5" w:rsidP="009508F5">
      <w:pPr>
        <w:pStyle w:val="PL"/>
      </w:pPr>
      <w:r>
        <w:t xml:space="preserve">              $ref: '#/components/schemas/PerceivedSeverity'</w:t>
      </w:r>
    </w:p>
    <w:p w14:paraId="51E09D5F" w14:textId="77777777" w:rsidR="009508F5" w:rsidRDefault="009508F5" w:rsidP="009508F5">
      <w:pPr>
        <w:pStyle w:val="PL"/>
      </w:pPr>
      <w:r>
        <w:t xml:space="preserve">            correlatedNotifications:</w:t>
      </w:r>
    </w:p>
    <w:p w14:paraId="31021BFB" w14:textId="77777777" w:rsidR="009508F5" w:rsidRDefault="009508F5" w:rsidP="009508F5">
      <w:pPr>
        <w:pStyle w:val="PL"/>
      </w:pPr>
      <w:r>
        <w:t xml:space="preserve">              $ref: '#/components/schemas/CorrelatedNotifications'</w:t>
      </w:r>
    </w:p>
    <w:p w14:paraId="38F83730" w14:textId="77777777" w:rsidR="009508F5" w:rsidRDefault="009508F5" w:rsidP="009508F5">
      <w:pPr>
        <w:pStyle w:val="PL"/>
      </w:pPr>
      <w:r>
        <w:t xml:space="preserve">            additionalText:</w:t>
      </w:r>
    </w:p>
    <w:p w14:paraId="2569FF76" w14:textId="77777777" w:rsidR="009508F5" w:rsidRDefault="009508F5" w:rsidP="009508F5">
      <w:pPr>
        <w:pStyle w:val="PL"/>
      </w:pPr>
      <w:r>
        <w:t xml:space="preserve">              type: string</w:t>
      </w:r>
    </w:p>
    <w:p w14:paraId="6E7A0F3B" w14:textId="77777777" w:rsidR="009508F5" w:rsidRDefault="009508F5" w:rsidP="009508F5">
      <w:pPr>
        <w:pStyle w:val="PL"/>
      </w:pPr>
      <w:r>
        <w:t xml:space="preserve">            additionalInformation:</w:t>
      </w:r>
    </w:p>
    <w:p w14:paraId="5BA74191" w14:textId="77777777" w:rsidR="009508F5" w:rsidRDefault="009508F5" w:rsidP="009508F5">
      <w:pPr>
        <w:pStyle w:val="PL"/>
      </w:pPr>
      <w:r>
        <w:t xml:space="preserve">              $ref: 'TS28623_ComDefs.yaml#/components/schemas/AttributeNameValuePairSet'</w:t>
      </w:r>
    </w:p>
    <w:p w14:paraId="3A8B50B0" w14:textId="77777777" w:rsidR="009508F5" w:rsidRDefault="009508F5" w:rsidP="009508F5">
      <w:pPr>
        <w:pStyle w:val="PL"/>
      </w:pPr>
      <w:r>
        <w:t xml:space="preserve">            rootCauseIndicator:</w:t>
      </w:r>
    </w:p>
    <w:p w14:paraId="0DA330D4" w14:textId="77777777" w:rsidR="009508F5" w:rsidRDefault="009508F5" w:rsidP="009508F5">
      <w:pPr>
        <w:pStyle w:val="PL"/>
      </w:pPr>
      <w:r>
        <w:t xml:space="preserve">              type: boolean</w:t>
      </w:r>
    </w:p>
    <w:p w14:paraId="4894F408" w14:textId="77777777" w:rsidR="009508F5" w:rsidRDefault="009508F5" w:rsidP="009508F5">
      <w:pPr>
        <w:pStyle w:val="PL"/>
      </w:pPr>
      <w:r>
        <w:t xml:space="preserve">            serviceUser:</w:t>
      </w:r>
    </w:p>
    <w:p w14:paraId="1562A788" w14:textId="77777777" w:rsidR="009508F5" w:rsidRDefault="009508F5" w:rsidP="009508F5">
      <w:pPr>
        <w:pStyle w:val="PL"/>
      </w:pPr>
      <w:r>
        <w:t xml:space="preserve">              type: string</w:t>
      </w:r>
    </w:p>
    <w:p w14:paraId="04C1D0F8" w14:textId="77777777" w:rsidR="009508F5" w:rsidRDefault="009508F5" w:rsidP="009508F5">
      <w:pPr>
        <w:pStyle w:val="PL"/>
      </w:pPr>
      <w:r>
        <w:t xml:space="preserve">            serviceProvider:</w:t>
      </w:r>
    </w:p>
    <w:p w14:paraId="1A7A754A" w14:textId="77777777" w:rsidR="009508F5" w:rsidRDefault="009508F5" w:rsidP="009508F5">
      <w:pPr>
        <w:pStyle w:val="PL"/>
      </w:pPr>
      <w:r>
        <w:lastRenderedPageBreak/>
        <w:t xml:space="preserve">              type: string</w:t>
      </w:r>
    </w:p>
    <w:p w14:paraId="66F25E63" w14:textId="77777777" w:rsidR="009508F5" w:rsidRDefault="009508F5" w:rsidP="009508F5">
      <w:pPr>
        <w:pStyle w:val="PL"/>
      </w:pPr>
      <w:r>
        <w:t xml:space="preserve">            securityAlarmDetector:</w:t>
      </w:r>
    </w:p>
    <w:p w14:paraId="7B1BF93E" w14:textId="77777777" w:rsidR="009508F5" w:rsidRDefault="009508F5" w:rsidP="009508F5">
      <w:pPr>
        <w:pStyle w:val="PL"/>
      </w:pPr>
      <w:r>
        <w:t xml:space="preserve">              type: string</w:t>
      </w:r>
    </w:p>
    <w:p w14:paraId="7B35B455" w14:textId="77777777" w:rsidR="009508F5" w:rsidRDefault="009508F5" w:rsidP="009508F5">
      <w:pPr>
        <w:pStyle w:val="PL"/>
      </w:pPr>
      <w:r>
        <w:t xml:space="preserve">            changedAlarmAttributes:</w:t>
      </w:r>
    </w:p>
    <w:p w14:paraId="565427F9" w14:textId="77777777" w:rsidR="009508F5" w:rsidRDefault="009508F5" w:rsidP="009508F5">
      <w:pPr>
        <w:pStyle w:val="PL"/>
      </w:pPr>
      <w:r>
        <w:t xml:space="preserve">              $ref: 'TS28623_ComDefs.yaml#/components/schemas/AttributeNameValuePairSet'</w:t>
      </w:r>
    </w:p>
    <w:p w14:paraId="758E687A" w14:textId="77777777" w:rsidR="009508F5" w:rsidRDefault="009508F5" w:rsidP="009508F5">
      <w:pPr>
        <w:pStyle w:val="PL"/>
      </w:pPr>
      <w:r>
        <w:t xml:space="preserve">    NotifyCorrelatedNotificationChanged:</w:t>
      </w:r>
    </w:p>
    <w:p w14:paraId="734AF52C" w14:textId="77777777" w:rsidR="009508F5" w:rsidRDefault="009508F5" w:rsidP="009508F5">
      <w:pPr>
        <w:pStyle w:val="PL"/>
      </w:pPr>
      <w:r>
        <w:t xml:space="preserve">      allOf:</w:t>
      </w:r>
    </w:p>
    <w:p w14:paraId="1DAC85B5" w14:textId="77777777" w:rsidR="009508F5" w:rsidRDefault="009508F5" w:rsidP="009508F5">
      <w:pPr>
        <w:pStyle w:val="PL"/>
      </w:pPr>
      <w:r>
        <w:t xml:space="preserve">        - $ref: 'TS28623_ComDefs.yaml#/components/schemas/NotificationHeader'</w:t>
      </w:r>
    </w:p>
    <w:p w14:paraId="7E9239CE" w14:textId="77777777" w:rsidR="009508F5" w:rsidRDefault="009508F5" w:rsidP="009508F5">
      <w:pPr>
        <w:pStyle w:val="PL"/>
      </w:pPr>
      <w:r>
        <w:t xml:space="preserve">        - type: object</w:t>
      </w:r>
    </w:p>
    <w:p w14:paraId="4AC097DC" w14:textId="77777777" w:rsidR="009508F5" w:rsidRDefault="009508F5" w:rsidP="009508F5">
      <w:pPr>
        <w:pStyle w:val="PL"/>
      </w:pPr>
      <w:r>
        <w:t xml:space="preserve">          required:</w:t>
      </w:r>
    </w:p>
    <w:p w14:paraId="598EAEDC" w14:textId="77777777" w:rsidR="009508F5" w:rsidRDefault="009508F5" w:rsidP="009508F5">
      <w:pPr>
        <w:pStyle w:val="PL"/>
      </w:pPr>
      <w:r>
        <w:t xml:space="preserve">            - alarmId</w:t>
      </w:r>
    </w:p>
    <w:p w14:paraId="51D702E4" w14:textId="77777777" w:rsidR="009508F5" w:rsidRDefault="009508F5" w:rsidP="009508F5">
      <w:pPr>
        <w:pStyle w:val="PL"/>
      </w:pPr>
      <w:r>
        <w:t xml:space="preserve">            - correlatedNotifications</w:t>
      </w:r>
    </w:p>
    <w:p w14:paraId="4096BDEB" w14:textId="77777777" w:rsidR="009508F5" w:rsidRDefault="009508F5" w:rsidP="009508F5">
      <w:pPr>
        <w:pStyle w:val="PL"/>
      </w:pPr>
      <w:r>
        <w:t xml:space="preserve">          properties:</w:t>
      </w:r>
    </w:p>
    <w:p w14:paraId="7200B915" w14:textId="77777777" w:rsidR="009508F5" w:rsidRDefault="009508F5" w:rsidP="009508F5">
      <w:pPr>
        <w:pStyle w:val="PL"/>
      </w:pPr>
      <w:r>
        <w:t xml:space="preserve">            alarmId:</w:t>
      </w:r>
    </w:p>
    <w:p w14:paraId="20C95D3B" w14:textId="77777777" w:rsidR="009508F5" w:rsidRDefault="009508F5" w:rsidP="009508F5">
      <w:pPr>
        <w:pStyle w:val="PL"/>
      </w:pPr>
      <w:r>
        <w:t xml:space="preserve">              $ref: '#/components/schemas/AlarmId'</w:t>
      </w:r>
    </w:p>
    <w:p w14:paraId="680A6AFC" w14:textId="77777777" w:rsidR="009508F5" w:rsidRDefault="009508F5" w:rsidP="009508F5">
      <w:pPr>
        <w:pStyle w:val="PL"/>
      </w:pPr>
      <w:r>
        <w:t xml:space="preserve">            correlatedNotifications:</w:t>
      </w:r>
    </w:p>
    <w:p w14:paraId="72B73B7B" w14:textId="77777777" w:rsidR="009508F5" w:rsidRDefault="009508F5" w:rsidP="009508F5">
      <w:pPr>
        <w:pStyle w:val="PL"/>
      </w:pPr>
      <w:r>
        <w:t xml:space="preserve">              $ref: '#/components/schemas/CorrelatedNotifications'</w:t>
      </w:r>
    </w:p>
    <w:p w14:paraId="7A71DA23" w14:textId="77777777" w:rsidR="009508F5" w:rsidRDefault="009508F5" w:rsidP="009508F5">
      <w:pPr>
        <w:pStyle w:val="PL"/>
      </w:pPr>
      <w:r>
        <w:t xml:space="preserve">            rootCauseIndicator:</w:t>
      </w:r>
    </w:p>
    <w:p w14:paraId="7CCA65AD" w14:textId="77777777" w:rsidR="009508F5" w:rsidRDefault="009508F5" w:rsidP="009508F5">
      <w:pPr>
        <w:pStyle w:val="PL"/>
      </w:pPr>
      <w:r>
        <w:t xml:space="preserve">              type: boolean</w:t>
      </w:r>
    </w:p>
    <w:p w14:paraId="7BAB8C83" w14:textId="77777777" w:rsidR="009508F5" w:rsidRDefault="009508F5" w:rsidP="009508F5">
      <w:pPr>
        <w:pStyle w:val="PL"/>
      </w:pPr>
      <w:r>
        <w:t xml:space="preserve">    NotifyAckStateChanged:</w:t>
      </w:r>
    </w:p>
    <w:p w14:paraId="7F3A88BA" w14:textId="77777777" w:rsidR="009508F5" w:rsidRDefault="009508F5" w:rsidP="009508F5">
      <w:pPr>
        <w:pStyle w:val="PL"/>
      </w:pPr>
      <w:r>
        <w:t xml:space="preserve">      allOf:</w:t>
      </w:r>
    </w:p>
    <w:p w14:paraId="039C539E" w14:textId="77777777" w:rsidR="009508F5" w:rsidRDefault="009508F5" w:rsidP="009508F5">
      <w:pPr>
        <w:pStyle w:val="PL"/>
      </w:pPr>
      <w:r>
        <w:t xml:space="preserve">        - $ref: 'TS28623_ComDefs.yaml#/components/schemas/NotificationHeader'</w:t>
      </w:r>
    </w:p>
    <w:p w14:paraId="1F40743F" w14:textId="77777777" w:rsidR="009508F5" w:rsidRDefault="009508F5" w:rsidP="009508F5">
      <w:pPr>
        <w:pStyle w:val="PL"/>
      </w:pPr>
      <w:r>
        <w:t xml:space="preserve">        - type: object</w:t>
      </w:r>
    </w:p>
    <w:p w14:paraId="06B84FEF" w14:textId="77777777" w:rsidR="009508F5" w:rsidRDefault="009508F5" w:rsidP="009508F5">
      <w:pPr>
        <w:pStyle w:val="PL"/>
      </w:pPr>
      <w:r>
        <w:t xml:space="preserve">          required:</w:t>
      </w:r>
    </w:p>
    <w:p w14:paraId="67DF3C65" w14:textId="77777777" w:rsidR="009508F5" w:rsidRDefault="009508F5" w:rsidP="009508F5">
      <w:pPr>
        <w:pStyle w:val="PL"/>
      </w:pPr>
      <w:r>
        <w:t xml:space="preserve">            - alarmId</w:t>
      </w:r>
    </w:p>
    <w:p w14:paraId="7A1CCDD9" w14:textId="77777777" w:rsidR="009508F5" w:rsidRDefault="009508F5" w:rsidP="009508F5">
      <w:pPr>
        <w:pStyle w:val="PL"/>
      </w:pPr>
      <w:r>
        <w:t xml:space="preserve">            - alarmType</w:t>
      </w:r>
    </w:p>
    <w:p w14:paraId="3E11F1E5" w14:textId="77777777" w:rsidR="009508F5" w:rsidRDefault="009508F5" w:rsidP="009508F5">
      <w:pPr>
        <w:pStyle w:val="PL"/>
      </w:pPr>
      <w:r>
        <w:t xml:space="preserve">            - probableCause</w:t>
      </w:r>
    </w:p>
    <w:p w14:paraId="5179C5F7" w14:textId="77777777" w:rsidR="009508F5" w:rsidRDefault="009508F5" w:rsidP="009508F5">
      <w:pPr>
        <w:pStyle w:val="PL"/>
      </w:pPr>
      <w:r>
        <w:t xml:space="preserve">            - perceivedSeverity</w:t>
      </w:r>
    </w:p>
    <w:p w14:paraId="47AC8486" w14:textId="77777777" w:rsidR="009508F5" w:rsidRDefault="009508F5" w:rsidP="009508F5">
      <w:pPr>
        <w:pStyle w:val="PL"/>
      </w:pPr>
      <w:r>
        <w:t xml:space="preserve">            - ackState</w:t>
      </w:r>
    </w:p>
    <w:p w14:paraId="4064E2D2" w14:textId="77777777" w:rsidR="009508F5" w:rsidRDefault="009508F5" w:rsidP="009508F5">
      <w:pPr>
        <w:pStyle w:val="PL"/>
      </w:pPr>
      <w:r>
        <w:t xml:space="preserve">            - ackUserId</w:t>
      </w:r>
    </w:p>
    <w:p w14:paraId="795E5978" w14:textId="77777777" w:rsidR="009508F5" w:rsidRDefault="009508F5" w:rsidP="009508F5">
      <w:pPr>
        <w:pStyle w:val="PL"/>
      </w:pPr>
      <w:r>
        <w:t xml:space="preserve">          properties:</w:t>
      </w:r>
    </w:p>
    <w:p w14:paraId="339B3FDD" w14:textId="77777777" w:rsidR="009508F5" w:rsidRDefault="009508F5" w:rsidP="009508F5">
      <w:pPr>
        <w:pStyle w:val="PL"/>
      </w:pPr>
      <w:r>
        <w:t xml:space="preserve">            alarmId:</w:t>
      </w:r>
    </w:p>
    <w:p w14:paraId="65EDD115" w14:textId="77777777" w:rsidR="009508F5" w:rsidRDefault="009508F5" w:rsidP="009508F5">
      <w:pPr>
        <w:pStyle w:val="PL"/>
      </w:pPr>
      <w:r>
        <w:t xml:space="preserve">              $ref: '#/components/schemas/AlarmId'</w:t>
      </w:r>
    </w:p>
    <w:p w14:paraId="6F7AFDA0" w14:textId="77777777" w:rsidR="009508F5" w:rsidRDefault="009508F5" w:rsidP="009508F5">
      <w:pPr>
        <w:pStyle w:val="PL"/>
      </w:pPr>
      <w:r>
        <w:t xml:space="preserve">            alarmType:</w:t>
      </w:r>
    </w:p>
    <w:p w14:paraId="5C60CBA6" w14:textId="77777777" w:rsidR="009508F5" w:rsidRDefault="009508F5" w:rsidP="009508F5">
      <w:pPr>
        <w:pStyle w:val="PL"/>
      </w:pPr>
      <w:r>
        <w:t xml:space="preserve">              $ref: '#/components/schemas/AlarmType'</w:t>
      </w:r>
    </w:p>
    <w:p w14:paraId="08718822" w14:textId="77777777" w:rsidR="009508F5" w:rsidRDefault="009508F5" w:rsidP="009508F5">
      <w:pPr>
        <w:pStyle w:val="PL"/>
      </w:pPr>
      <w:r>
        <w:t xml:space="preserve">            probableCause:</w:t>
      </w:r>
    </w:p>
    <w:p w14:paraId="06803840" w14:textId="77777777" w:rsidR="009508F5" w:rsidRDefault="009508F5" w:rsidP="009508F5">
      <w:pPr>
        <w:pStyle w:val="PL"/>
      </w:pPr>
      <w:r>
        <w:t xml:space="preserve">              $ref: '#/components/schemas/ProbableCause'</w:t>
      </w:r>
    </w:p>
    <w:p w14:paraId="7FFAB60E" w14:textId="77777777" w:rsidR="009508F5" w:rsidRDefault="009508F5" w:rsidP="009508F5">
      <w:pPr>
        <w:pStyle w:val="PL"/>
      </w:pPr>
      <w:r>
        <w:t xml:space="preserve">            perceivedSeverity:</w:t>
      </w:r>
    </w:p>
    <w:p w14:paraId="502729E0" w14:textId="77777777" w:rsidR="009508F5" w:rsidRDefault="009508F5" w:rsidP="009508F5">
      <w:pPr>
        <w:pStyle w:val="PL"/>
      </w:pPr>
      <w:r>
        <w:t xml:space="preserve">              $ref: '#/components/schemas/PerceivedSeverity'</w:t>
      </w:r>
    </w:p>
    <w:p w14:paraId="097E5AB5" w14:textId="77777777" w:rsidR="009508F5" w:rsidRDefault="009508F5" w:rsidP="009508F5">
      <w:pPr>
        <w:pStyle w:val="PL"/>
      </w:pPr>
      <w:r>
        <w:t xml:space="preserve">            ackState:</w:t>
      </w:r>
    </w:p>
    <w:p w14:paraId="4F6A8D8C" w14:textId="77777777" w:rsidR="009508F5" w:rsidRDefault="009508F5" w:rsidP="009508F5">
      <w:pPr>
        <w:pStyle w:val="PL"/>
      </w:pPr>
      <w:r>
        <w:t xml:space="preserve">              $ref: '#/components/schemas/AckState'</w:t>
      </w:r>
    </w:p>
    <w:p w14:paraId="45C50BC0" w14:textId="77777777" w:rsidR="009508F5" w:rsidRDefault="009508F5" w:rsidP="009508F5">
      <w:pPr>
        <w:pStyle w:val="PL"/>
      </w:pPr>
      <w:r>
        <w:t xml:space="preserve">            ackUserId:</w:t>
      </w:r>
    </w:p>
    <w:p w14:paraId="3360A110" w14:textId="77777777" w:rsidR="009508F5" w:rsidRDefault="009508F5" w:rsidP="009508F5">
      <w:pPr>
        <w:pStyle w:val="PL"/>
      </w:pPr>
      <w:r>
        <w:t xml:space="preserve">              type: string</w:t>
      </w:r>
    </w:p>
    <w:p w14:paraId="1D0FB443" w14:textId="77777777" w:rsidR="009508F5" w:rsidRDefault="009508F5" w:rsidP="009508F5">
      <w:pPr>
        <w:pStyle w:val="PL"/>
      </w:pPr>
      <w:r>
        <w:t xml:space="preserve">            ackSystemId:</w:t>
      </w:r>
    </w:p>
    <w:p w14:paraId="7E8332D2" w14:textId="77777777" w:rsidR="009508F5" w:rsidRDefault="009508F5" w:rsidP="009508F5">
      <w:pPr>
        <w:pStyle w:val="PL"/>
      </w:pPr>
      <w:r>
        <w:t xml:space="preserve">              type: string</w:t>
      </w:r>
    </w:p>
    <w:p w14:paraId="0A41A33F" w14:textId="77777777" w:rsidR="009508F5" w:rsidRDefault="009508F5" w:rsidP="009508F5">
      <w:pPr>
        <w:pStyle w:val="PL"/>
      </w:pPr>
      <w:r>
        <w:t xml:space="preserve">    NotifyComments:</w:t>
      </w:r>
    </w:p>
    <w:p w14:paraId="13204C3B" w14:textId="77777777" w:rsidR="009508F5" w:rsidRDefault="009508F5" w:rsidP="009508F5">
      <w:pPr>
        <w:pStyle w:val="PL"/>
      </w:pPr>
      <w:r>
        <w:t xml:space="preserve">      allOf:</w:t>
      </w:r>
    </w:p>
    <w:p w14:paraId="59192A94" w14:textId="77777777" w:rsidR="009508F5" w:rsidRDefault="009508F5" w:rsidP="009508F5">
      <w:pPr>
        <w:pStyle w:val="PL"/>
      </w:pPr>
      <w:r>
        <w:t xml:space="preserve">        - $ref: 'TS28623_ComDefs.yaml#/components/schemas/NotificationHeader'</w:t>
      </w:r>
    </w:p>
    <w:p w14:paraId="358363FB" w14:textId="77777777" w:rsidR="009508F5" w:rsidRDefault="009508F5" w:rsidP="009508F5">
      <w:pPr>
        <w:pStyle w:val="PL"/>
      </w:pPr>
      <w:r>
        <w:t xml:space="preserve">        - type: object</w:t>
      </w:r>
    </w:p>
    <w:p w14:paraId="0C9F6376" w14:textId="77777777" w:rsidR="009508F5" w:rsidRDefault="009508F5" w:rsidP="009508F5">
      <w:pPr>
        <w:pStyle w:val="PL"/>
      </w:pPr>
      <w:r>
        <w:t xml:space="preserve">          required:</w:t>
      </w:r>
    </w:p>
    <w:p w14:paraId="59B76016" w14:textId="77777777" w:rsidR="009508F5" w:rsidRDefault="009508F5" w:rsidP="009508F5">
      <w:pPr>
        <w:pStyle w:val="PL"/>
      </w:pPr>
      <w:r>
        <w:t xml:space="preserve">            - alarmId</w:t>
      </w:r>
    </w:p>
    <w:p w14:paraId="6AEE0B00" w14:textId="77777777" w:rsidR="009508F5" w:rsidRDefault="009508F5" w:rsidP="009508F5">
      <w:pPr>
        <w:pStyle w:val="PL"/>
      </w:pPr>
      <w:r>
        <w:t xml:space="preserve">            - alarmType</w:t>
      </w:r>
    </w:p>
    <w:p w14:paraId="4928E521" w14:textId="77777777" w:rsidR="009508F5" w:rsidRDefault="009508F5" w:rsidP="009508F5">
      <w:pPr>
        <w:pStyle w:val="PL"/>
      </w:pPr>
      <w:r>
        <w:t xml:space="preserve">            - probableCause</w:t>
      </w:r>
    </w:p>
    <w:p w14:paraId="40EAECA5" w14:textId="77777777" w:rsidR="009508F5" w:rsidRDefault="009508F5" w:rsidP="009508F5">
      <w:pPr>
        <w:pStyle w:val="PL"/>
      </w:pPr>
      <w:r>
        <w:t xml:space="preserve">            - perceivedSeverity</w:t>
      </w:r>
    </w:p>
    <w:p w14:paraId="0F853EA0" w14:textId="77777777" w:rsidR="009508F5" w:rsidRDefault="009508F5" w:rsidP="009508F5">
      <w:pPr>
        <w:pStyle w:val="PL"/>
      </w:pPr>
      <w:r>
        <w:t xml:space="preserve">            - comments</w:t>
      </w:r>
    </w:p>
    <w:p w14:paraId="05C03AF3" w14:textId="77777777" w:rsidR="009508F5" w:rsidRDefault="009508F5" w:rsidP="009508F5">
      <w:pPr>
        <w:pStyle w:val="PL"/>
      </w:pPr>
      <w:r>
        <w:t xml:space="preserve">          properties:</w:t>
      </w:r>
    </w:p>
    <w:p w14:paraId="3AA21FF2" w14:textId="77777777" w:rsidR="009508F5" w:rsidRDefault="009508F5" w:rsidP="009508F5">
      <w:pPr>
        <w:pStyle w:val="PL"/>
      </w:pPr>
      <w:r>
        <w:t xml:space="preserve">            alarmId:</w:t>
      </w:r>
    </w:p>
    <w:p w14:paraId="78B04C12" w14:textId="77777777" w:rsidR="009508F5" w:rsidRDefault="009508F5" w:rsidP="009508F5">
      <w:pPr>
        <w:pStyle w:val="PL"/>
      </w:pPr>
      <w:r>
        <w:t xml:space="preserve">              $ref: '#/components/schemas/AlarmId'</w:t>
      </w:r>
    </w:p>
    <w:p w14:paraId="1E63417B" w14:textId="77777777" w:rsidR="009508F5" w:rsidRDefault="009508F5" w:rsidP="009508F5">
      <w:pPr>
        <w:pStyle w:val="PL"/>
      </w:pPr>
      <w:r>
        <w:t xml:space="preserve">            alarmType:</w:t>
      </w:r>
    </w:p>
    <w:p w14:paraId="60D3D7BC" w14:textId="77777777" w:rsidR="009508F5" w:rsidRDefault="009508F5" w:rsidP="009508F5">
      <w:pPr>
        <w:pStyle w:val="PL"/>
      </w:pPr>
      <w:r>
        <w:t xml:space="preserve">              $ref: '#/components/schemas/AlarmType'</w:t>
      </w:r>
    </w:p>
    <w:p w14:paraId="3A082F26" w14:textId="77777777" w:rsidR="009508F5" w:rsidRDefault="009508F5" w:rsidP="009508F5">
      <w:pPr>
        <w:pStyle w:val="PL"/>
      </w:pPr>
      <w:r>
        <w:t xml:space="preserve">            probableCause:</w:t>
      </w:r>
    </w:p>
    <w:p w14:paraId="67059533" w14:textId="77777777" w:rsidR="009508F5" w:rsidRDefault="009508F5" w:rsidP="009508F5">
      <w:pPr>
        <w:pStyle w:val="PL"/>
      </w:pPr>
      <w:r>
        <w:t xml:space="preserve">              $ref: '#/components/schemas/ProbableCause'</w:t>
      </w:r>
    </w:p>
    <w:p w14:paraId="5C39C1E8" w14:textId="77777777" w:rsidR="009508F5" w:rsidRDefault="009508F5" w:rsidP="009508F5">
      <w:pPr>
        <w:pStyle w:val="PL"/>
      </w:pPr>
      <w:r>
        <w:t xml:space="preserve">            perceivedSeverity:</w:t>
      </w:r>
    </w:p>
    <w:p w14:paraId="2ED0CF34" w14:textId="77777777" w:rsidR="009508F5" w:rsidRDefault="009508F5" w:rsidP="009508F5">
      <w:pPr>
        <w:pStyle w:val="PL"/>
      </w:pPr>
      <w:r>
        <w:t xml:space="preserve">              $ref: '#/components/schemas/PerceivedSeverity'</w:t>
      </w:r>
    </w:p>
    <w:p w14:paraId="1BA9C347" w14:textId="77777777" w:rsidR="009508F5" w:rsidRDefault="009508F5" w:rsidP="009508F5">
      <w:pPr>
        <w:pStyle w:val="PL"/>
      </w:pPr>
      <w:r>
        <w:t xml:space="preserve">            comments:</w:t>
      </w:r>
    </w:p>
    <w:p w14:paraId="5AB535E9" w14:textId="77777777" w:rsidR="009508F5" w:rsidRDefault="009508F5" w:rsidP="009508F5">
      <w:pPr>
        <w:pStyle w:val="PL"/>
      </w:pPr>
      <w:r>
        <w:t xml:space="preserve">              $ref: '#/components/schemas/Comments'</w:t>
      </w:r>
    </w:p>
    <w:p w14:paraId="74E2118B" w14:textId="77777777" w:rsidR="009508F5" w:rsidRDefault="009508F5" w:rsidP="009508F5">
      <w:pPr>
        <w:pStyle w:val="PL"/>
      </w:pPr>
      <w:r>
        <w:t xml:space="preserve">    NotifyPotentialFaultyAlarmList:</w:t>
      </w:r>
    </w:p>
    <w:p w14:paraId="1FC802E6" w14:textId="77777777" w:rsidR="009508F5" w:rsidRDefault="009508F5" w:rsidP="009508F5">
      <w:pPr>
        <w:pStyle w:val="PL"/>
      </w:pPr>
      <w:r>
        <w:t xml:space="preserve">      allOf:</w:t>
      </w:r>
    </w:p>
    <w:p w14:paraId="5723FFB4" w14:textId="77777777" w:rsidR="009508F5" w:rsidRDefault="009508F5" w:rsidP="009508F5">
      <w:pPr>
        <w:pStyle w:val="PL"/>
      </w:pPr>
      <w:r>
        <w:t xml:space="preserve">        - $ref: 'TS28623_ComDefs.yaml#/components/schemas/NotificationHeader'</w:t>
      </w:r>
    </w:p>
    <w:p w14:paraId="1B15878A" w14:textId="77777777" w:rsidR="009508F5" w:rsidRDefault="009508F5" w:rsidP="009508F5">
      <w:pPr>
        <w:pStyle w:val="PL"/>
      </w:pPr>
      <w:r>
        <w:t xml:space="preserve">        - type: object</w:t>
      </w:r>
    </w:p>
    <w:p w14:paraId="23FD893C" w14:textId="77777777" w:rsidR="009508F5" w:rsidRDefault="009508F5" w:rsidP="009508F5">
      <w:pPr>
        <w:pStyle w:val="PL"/>
      </w:pPr>
      <w:r>
        <w:t xml:space="preserve">          required:</w:t>
      </w:r>
    </w:p>
    <w:p w14:paraId="50867CF1" w14:textId="77777777" w:rsidR="009508F5" w:rsidRDefault="009508F5" w:rsidP="009508F5">
      <w:pPr>
        <w:pStyle w:val="PL"/>
      </w:pPr>
      <w:r>
        <w:t xml:space="preserve">            - reason</w:t>
      </w:r>
    </w:p>
    <w:p w14:paraId="52740197" w14:textId="77777777" w:rsidR="009508F5" w:rsidRDefault="009508F5" w:rsidP="009508F5">
      <w:pPr>
        <w:pStyle w:val="PL"/>
      </w:pPr>
      <w:r>
        <w:t xml:space="preserve">          properties:</w:t>
      </w:r>
    </w:p>
    <w:p w14:paraId="476DE81B" w14:textId="77777777" w:rsidR="009508F5" w:rsidRDefault="009508F5" w:rsidP="009508F5">
      <w:pPr>
        <w:pStyle w:val="PL"/>
      </w:pPr>
      <w:r>
        <w:t xml:space="preserve">            reason:</w:t>
      </w:r>
    </w:p>
    <w:p w14:paraId="5E6E1D03" w14:textId="77777777" w:rsidR="009508F5" w:rsidRDefault="009508F5" w:rsidP="009508F5">
      <w:pPr>
        <w:pStyle w:val="PL"/>
      </w:pPr>
      <w:r>
        <w:t xml:space="preserve">              type: string</w:t>
      </w:r>
    </w:p>
    <w:p w14:paraId="415BE7B0" w14:textId="77777777" w:rsidR="009508F5" w:rsidRDefault="009508F5" w:rsidP="009508F5">
      <w:pPr>
        <w:pStyle w:val="PL"/>
      </w:pPr>
      <w:r>
        <w:t xml:space="preserve">    NotifyAlarmListRebuilt:</w:t>
      </w:r>
    </w:p>
    <w:p w14:paraId="7DD41E7B" w14:textId="77777777" w:rsidR="009508F5" w:rsidRDefault="009508F5" w:rsidP="009508F5">
      <w:pPr>
        <w:pStyle w:val="PL"/>
      </w:pPr>
      <w:r>
        <w:t xml:space="preserve">      allOf:</w:t>
      </w:r>
    </w:p>
    <w:p w14:paraId="4DA242D4" w14:textId="77777777" w:rsidR="009508F5" w:rsidRDefault="009508F5" w:rsidP="009508F5">
      <w:pPr>
        <w:pStyle w:val="PL"/>
      </w:pPr>
      <w:r>
        <w:t xml:space="preserve">        - $ref: 'TS28623_ComDefs.yaml#/components/schemas/NotificationHeader'</w:t>
      </w:r>
    </w:p>
    <w:p w14:paraId="64EA9974" w14:textId="77777777" w:rsidR="009508F5" w:rsidRDefault="009508F5" w:rsidP="009508F5">
      <w:pPr>
        <w:pStyle w:val="PL"/>
      </w:pPr>
      <w:r>
        <w:lastRenderedPageBreak/>
        <w:t xml:space="preserve">        - type: object</w:t>
      </w:r>
    </w:p>
    <w:p w14:paraId="170DDA33" w14:textId="77777777" w:rsidR="009508F5" w:rsidRDefault="009508F5" w:rsidP="009508F5">
      <w:pPr>
        <w:pStyle w:val="PL"/>
      </w:pPr>
      <w:r>
        <w:t xml:space="preserve">          required:</w:t>
      </w:r>
    </w:p>
    <w:p w14:paraId="09788EF4" w14:textId="77777777" w:rsidR="009508F5" w:rsidRDefault="009508F5" w:rsidP="009508F5">
      <w:pPr>
        <w:pStyle w:val="PL"/>
      </w:pPr>
      <w:r>
        <w:t xml:space="preserve">            - reason</w:t>
      </w:r>
    </w:p>
    <w:p w14:paraId="7110D17F" w14:textId="77777777" w:rsidR="009508F5" w:rsidRDefault="009508F5" w:rsidP="009508F5">
      <w:pPr>
        <w:pStyle w:val="PL"/>
      </w:pPr>
      <w:r>
        <w:t xml:space="preserve">          properties:</w:t>
      </w:r>
    </w:p>
    <w:p w14:paraId="2D41F172" w14:textId="77777777" w:rsidR="009508F5" w:rsidRDefault="009508F5" w:rsidP="009508F5">
      <w:pPr>
        <w:pStyle w:val="PL"/>
      </w:pPr>
      <w:r>
        <w:t xml:space="preserve">            reason:</w:t>
      </w:r>
    </w:p>
    <w:p w14:paraId="55D86314" w14:textId="77777777" w:rsidR="009508F5" w:rsidRDefault="009508F5" w:rsidP="009508F5">
      <w:pPr>
        <w:pStyle w:val="PL"/>
      </w:pPr>
      <w:r>
        <w:t xml:space="preserve">              type: string</w:t>
      </w:r>
    </w:p>
    <w:p w14:paraId="695DC6BD" w14:textId="77777777" w:rsidR="009508F5" w:rsidRDefault="009508F5" w:rsidP="009508F5">
      <w:pPr>
        <w:pStyle w:val="PL"/>
      </w:pPr>
      <w:r>
        <w:t xml:space="preserve">            alarmListAlignmentRequirement:</w:t>
      </w:r>
    </w:p>
    <w:p w14:paraId="4D9E1DA5" w14:textId="77777777" w:rsidR="009508F5" w:rsidRDefault="009508F5" w:rsidP="009508F5">
      <w:pPr>
        <w:pStyle w:val="PL"/>
      </w:pPr>
      <w:r>
        <w:t xml:space="preserve">              $ref: '#/components/schemas/AlarmListAlignmentRequirement'</w:t>
      </w:r>
    </w:p>
    <w:p w14:paraId="45E42CBD" w14:textId="77777777" w:rsidR="009508F5" w:rsidRDefault="009508F5" w:rsidP="009508F5">
      <w:pPr>
        <w:pStyle w:val="PL"/>
      </w:pPr>
    </w:p>
    <w:p w14:paraId="5D953AC8" w14:textId="77777777" w:rsidR="009508F5" w:rsidRDefault="009508F5" w:rsidP="009508F5">
      <w:pPr>
        <w:pStyle w:val="PL"/>
      </w:pPr>
      <w:r>
        <w:t xml:space="preserve">  #---- Definition of resources ------------------------------------------------------#</w:t>
      </w:r>
    </w:p>
    <w:p w14:paraId="40FCE89E" w14:textId="77777777" w:rsidR="009508F5" w:rsidRDefault="009508F5" w:rsidP="009508F5">
      <w:pPr>
        <w:pStyle w:val="PL"/>
      </w:pPr>
    </w:p>
    <w:p w14:paraId="4174C6B2" w14:textId="77777777" w:rsidR="009508F5" w:rsidRDefault="009508F5" w:rsidP="009508F5">
      <w:pPr>
        <w:pStyle w:val="PL"/>
      </w:pPr>
      <w:r>
        <w:t xml:space="preserve">    Comment:</w:t>
      </w:r>
    </w:p>
    <w:p w14:paraId="37F77793" w14:textId="77777777" w:rsidR="009508F5" w:rsidRDefault="009508F5" w:rsidP="009508F5">
      <w:pPr>
        <w:pStyle w:val="PL"/>
      </w:pPr>
      <w:r>
        <w:t xml:space="preserve">      type: object</w:t>
      </w:r>
    </w:p>
    <w:p w14:paraId="2BB3253C" w14:textId="77777777" w:rsidR="009508F5" w:rsidRDefault="009508F5" w:rsidP="009508F5">
      <w:pPr>
        <w:pStyle w:val="PL"/>
      </w:pPr>
      <w:r>
        <w:t xml:space="preserve">      properties:</w:t>
      </w:r>
    </w:p>
    <w:p w14:paraId="12A838AE" w14:textId="77777777" w:rsidR="009508F5" w:rsidRDefault="009508F5" w:rsidP="009508F5">
      <w:pPr>
        <w:pStyle w:val="PL"/>
      </w:pPr>
      <w:r>
        <w:t xml:space="preserve">        commentTime:</w:t>
      </w:r>
    </w:p>
    <w:p w14:paraId="5A93226F" w14:textId="77777777" w:rsidR="009508F5" w:rsidRDefault="009508F5" w:rsidP="009508F5">
      <w:pPr>
        <w:pStyle w:val="PL"/>
      </w:pPr>
      <w:r>
        <w:t xml:space="preserve">          $ref: 'TS28623_ComDefs.yaml#/components/schemas/DateTime'</w:t>
      </w:r>
    </w:p>
    <w:p w14:paraId="599CD124" w14:textId="77777777" w:rsidR="009508F5" w:rsidRDefault="009508F5" w:rsidP="009508F5">
      <w:pPr>
        <w:pStyle w:val="PL"/>
      </w:pPr>
      <w:r>
        <w:t xml:space="preserve">        commentUserId:</w:t>
      </w:r>
    </w:p>
    <w:p w14:paraId="70104398" w14:textId="77777777" w:rsidR="009508F5" w:rsidRDefault="009508F5" w:rsidP="009508F5">
      <w:pPr>
        <w:pStyle w:val="PL"/>
      </w:pPr>
      <w:r>
        <w:t xml:space="preserve">          type: string</w:t>
      </w:r>
    </w:p>
    <w:p w14:paraId="3AFDFF2D" w14:textId="77777777" w:rsidR="009508F5" w:rsidRDefault="009508F5" w:rsidP="009508F5">
      <w:pPr>
        <w:pStyle w:val="PL"/>
      </w:pPr>
      <w:r>
        <w:t xml:space="preserve">        commentSystemId:</w:t>
      </w:r>
    </w:p>
    <w:p w14:paraId="3D333CFC" w14:textId="77777777" w:rsidR="009508F5" w:rsidRDefault="009508F5" w:rsidP="009508F5">
      <w:pPr>
        <w:pStyle w:val="PL"/>
      </w:pPr>
      <w:r>
        <w:t xml:space="preserve">          type: string</w:t>
      </w:r>
    </w:p>
    <w:p w14:paraId="71B76F01" w14:textId="77777777" w:rsidR="009508F5" w:rsidRDefault="009508F5" w:rsidP="009508F5">
      <w:pPr>
        <w:pStyle w:val="PL"/>
      </w:pPr>
      <w:r>
        <w:t xml:space="preserve">        commentText:</w:t>
      </w:r>
    </w:p>
    <w:p w14:paraId="252A62F0" w14:textId="77777777" w:rsidR="009508F5" w:rsidRDefault="009508F5" w:rsidP="009508F5">
      <w:pPr>
        <w:pStyle w:val="PL"/>
      </w:pPr>
      <w:r>
        <w:t xml:space="preserve">          type: string</w:t>
      </w:r>
    </w:p>
    <w:p w14:paraId="6622687A" w14:textId="77777777" w:rsidR="009508F5" w:rsidRDefault="009508F5" w:rsidP="009508F5">
      <w:pPr>
        <w:pStyle w:val="PL"/>
      </w:pPr>
      <w:r>
        <w:t xml:space="preserve">    Comments:</w:t>
      </w:r>
    </w:p>
    <w:p w14:paraId="510F019C" w14:textId="77777777" w:rsidR="009508F5" w:rsidRDefault="009508F5" w:rsidP="009508F5">
      <w:pPr>
        <w:pStyle w:val="PL"/>
      </w:pPr>
      <w:r>
        <w:t xml:space="preserve">      description: &gt;-</w:t>
      </w:r>
    </w:p>
    <w:p w14:paraId="47BDB016" w14:textId="77777777" w:rsidR="009508F5" w:rsidRDefault="009508F5" w:rsidP="009508F5">
      <w:pPr>
        <w:pStyle w:val="PL"/>
      </w:pPr>
      <w:r>
        <w:t xml:space="preserve">        Collection of comments. The comment identifiers are allocated by the</w:t>
      </w:r>
    </w:p>
    <w:p w14:paraId="531923D8" w14:textId="77777777" w:rsidR="009508F5" w:rsidRDefault="009508F5" w:rsidP="009508F5">
      <w:pPr>
        <w:pStyle w:val="PL"/>
      </w:pPr>
      <w:r>
        <w:t xml:space="preserve">        MnS producer and used as key in the map.</w:t>
      </w:r>
    </w:p>
    <w:p w14:paraId="0680E5DF" w14:textId="77777777" w:rsidR="009508F5" w:rsidRDefault="009508F5" w:rsidP="009508F5">
      <w:pPr>
        <w:pStyle w:val="PL"/>
      </w:pPr>
      <w:r>
        <w:t xml:space="preserve">      type: object</w:t>
      </w:r>
    </w:p>
    <w:p w14:paraId="19FF4BAB" w14:textId="77777777" w:rsidR="009508F5" w:rsidRDefault="009508F5" w:rsidP="009508F5">
      <w:pPr>
        <w:pStyle w:val="PL"/>
      </w:pPr>
      <w:r>
        <w:t xml:space="preserve">      additionalProperties:</w:t>
      </w:r>
    </w:p>
    <w:p w14:paraId="7206A6AD" w14:textId="77777777" w:rsidR="009508F5" w:rsidRDefault="009508F5" w:rsidP="009508F5">
      <w:pPr>
        <w:pStyle w:val="PL"/>
      </w:pPr>
      <w:r>
        <w:t xml:space="preserve">        $ref: '#/components/schemas/Comment'</w:t>
      </w:r>
    </w:p>
    <w:p w14:paraId="04352699" w14:textId="77777777" w:rsidR="009508F5" w:rsidRDefault="009508F5" w:rsidP="009508F5">
      <w:pPr>
        <w:pStyle w:val="PL"/>
      </w:pPr>
    </w:p>
    <w:p w14:paraId="061676DB" w14:textId="77777777" w:rsidR="009508F5" w:rsidRDefault="009508F5" w:rsidP="009508F5">
      <w:pPr>
        <w:pStyle w:val="PL"/>
      </w:pPr>
      <w:r>
        <w:t xml:space="preserve">   #----- Definitions in TS 28.111 for TS 28.532 --------------------------#</w:t>
      </w:r>
    </w:p>
    <w:p w14:paraId="26DA56AC" w14:textId="77777777" w:rsidR="009508F5" w:rsidRDefault="009508F5" w:rsidP="009508F5">
      <w:pPr>
        <w:pStyle w:val="PL"/>
      </w:pPr>
      <w:r>
        <w:t xml:space="preserve">    resources-faultNrm:</w:t>
      </w:r>
    </w:p>
    <w:p w14:paraId="213BD748" w14:textId="77777777" w:rsidR="009508F5" w:rsidRDefault="009508F5" w:rsidP="009508F5">
      <w:pPr>
        <w:pStyle w:val="PL"/>
      </w:pPr>
      <w:r>
        <w:t xml:space="preserve">      oneOf:</w:t>
      </w:r>
    </w:p>
    <w:p w14:paraId="0FBEB3FC" w14:textId="77777777" w:rsidR="009508F5" w:rsidRDefault="009508F5" w:rsidP="009508F5">
      <w:pPr>
        <w:pStyle w:val="PL"/>
      </w:pPr>
      <w:r>
        <w:t xml:space="preserve">       - $ref: '#/components/schemas/AlarmList-Single'       </w:t>
      </w:r>
    </w:p>
    <w:p w14:paraId="220B8152" w14:textId="77777777" w:rsidR="009508F5" w:rsidRDefault="009508F5" w:rsidP="009508F5">
      <w:pPr>
        <w:pStyle w:val="PL"/>
      </w:pPr>
      <w:r>
        <w:t xml:space="preserve">    </w:t>
      </w:r>
    </w:p>
    <w:p w14:paraId="2E6CF82A" w14:textId="77777777" w:rsidR="009508F5" w:rsidRDefault="009508F5" w:rsidP="009508F5">
      <w:pPr>
        <w:pStyle w:val="PL"/>
      </w:pPr>
      <w:r>
        <w:t xml:space="preserve">   #----- Definitions in TS 28.111 for TS 28.532 --------------------------#</w:t>
      </w:r>
    </w:p>
    <w:p w14:paraId="257920C7" w14:textId="77777777" w:rsidR="009508F5" w:rsidRPr="002A399E" w:rsidRDefault="009508F5" w:rsidP="009508F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EB2AA4" w14:textId="77777777" w:rsidR="009508F5" w:rsidRPr="0079795B" w:rsidRDefault="009508F5" w:rsidP="009508F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6F7E0D" w14:textId="46C449AB" w:rsidR="00060E7E" w:rsidRPr="008227B8" w:rsidRDefault="00060E7E" w:rsidP="009508F5"/>
    <w:p w14:paraId="62077E04" w14:textId="77777777" w:rsidR="0049113F" w:rsidRDefault="0049113F">
      <w:pPr>
        <w:rPr>
          <w:noProof/>
        </w:rPr>
      </w:pPr>
    </w:p>
    <w:sectPr w:rsidR="0049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1D99" w14:textId="77777777" w:rsidR="006443B3" w:rsidRDefault="006443B3">
      <w:r>
        <w:separator/>
      </w:r>
    </w:p>
  </w:endnote>
  <w:endnote w:type="continuationSeparator" w:id="0">
    <w:p w14:paraId="2F0FC787" w14:textId="77777777" w:rsidR="006443B3" w:rsidRDefault="0064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BD9D" w14:textId="77777777" w:rsidR="006443B3" w:rsidRDefault="006443B3">
      <w:r>
        <w:separator/>
      </w:r>
    </w:p>
  </w:footnote>
  <w:footnote w:type="continuationSeparator" w:id="0">
    <w:p w14:paraId="16665D72" w14:textId="77777777" w:rsidR="006443B3" w:rsidRDefault="00644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7E4E84" w:rsidRDefault="007E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E84" w:rsidRDefault="007E4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E84" w:rsidRDefault="007E4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E84" w:rsidRDefault="007E4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9424B"/>
    <w:rsid w:val="000A6394"/>
    <w:rsid w:val="000B3FC7"/>
    <w:rsid w:val="000B7FED"/>
    <w:rsid w:val="000C038A"/>
    <w:rsid w:val="000C6598"/>
    <w:rsid w:val="000D443E"/>
    <w:rsid w:val="000D44B3"/>
    <w:rsid w:val="000D5928"/>
    <w:rsid w:val="000F1FAC"/>
    <w:rsid w:val="000F2E79"/>
    <w:rsid w:val="00121732"/>
    <w:rsid w:val="00145D43"/>
    <w:rsid w:val="00175069"/>
    <w:rsid w:val="001754DB"/>
    <w:rsid w:val="00184E41"/>
    <w:rsid w:val="00184F3F"/>
    <w:rsid w:val="00192C46"/>
    <w:rsid w:val="001A08B3"/>
    <w:rsid w:val="001A7B60"/>
    <w:rsid w:val="001B52F0"/>
    <w:rsid w:val="001B7A65"/>
    <w:rsid w:val="001C4B38"/>
    <w:rsid w:val="001E41F3"/>
    <w:rsid w:val="001F3B29"/>
    <w:rsid w:val="00211EDC"/>
    <w:rsid w:val="00224E7A"/>
    <w:rsid w:val="00231D11"/>
    <w:rsid w:val="002416D5"/>
    <w:rsid w:val="0026004D"/>
    <w:rsid w:val="002640DD"/>
    <w:rsid w:val="00275D12"/>
    <w:rsid w:val="00284FEB"/>
    <w:rsid w:val="00285538"/>
    <w:rsid w:val="002860C4"/>
    <w:rsid w:val="002A2839"/>
    <w:rsid w:val="002A6A47"/>
    <w:rsid w:val="002B5741"/>
    <w:rsid w:val="002D7E82"/>
    <w:rsid w:val="002E472E"/>
    <w:rsid w:val="00305409"/>
    <w:rsid w:val="003217D2"/>
    <w:rsid w:val="003408EB"/>
    <w:rsid w:val="003609EF"/>
    <w:rsid w:val="0036231A"/>
    <w:rsid w:val="0036674B"/>
    <w:rsid w:val="00374DD4"/>
    <w:rsid w:val="003E01DC"/>
    <w:rsid w:val="003E0485"/>
    <w:rsid w:val="003E1A36"/>
    <w:rsid w:val="00410371"/>
    <w:rsid w:val="004168F2"/>
    <w:rsid w:val="004242F1"/>
    <w:rsid w:val="004377BB"/>
    <w:rsid w:val="0044016A"/>
    <w:rsid w:val="00443363"/>
    <w:rsid w:val="004602CF"/>
    <w:rsid w:val="0049113F"/>
    <w:rsid w:val="004B75B7"/>
    <w:rsid w:val="004D5924"/>
    <w:rsid w:val="004F28F7"/>
    <w:rsid w:val="0050120B"/>
    <w:rsid w:val="0050404A"/>
    <w:rsid w:val="00506E30"/>
    <w:rsid w:val="005141D9"/>
    <w:rsid w:val="0051580D"/>
    <w:rsid w:val="00520E2F"/>
    <w:rsid w:val="005331CC"/>
    <w:rsid w:val="0054198B"/>
    <w:rsid w:val="00542822"/>
    <w:rsid w:val="00542BA4"/>
    <w:rsid w:val="00547111"/>
    <w:rsid w:val="00584E64"/>
    <w:rsid w:val="00592D74"/>
    <w:rsid w:val="00595AE1"/>
    <w:rsid w:val="00597CD8"/>
    <w:rsid w:val="005B1F19"/>
    <w:rsid w:val="005B2752"/>
    <w:rsid w:val="005D4661"/>
    <w:rsid w:val="005E1809"/>
    <w:rsid w:val="005E2340"/>
    <w:rsid w:val="005E2C44"/>
    <w:rsid w:val="006013A2"/>
    <w:rsid w:val="006024FC"/>
    <w:rsid w:val="00606D86"/>
    <w:rsid w:val="00621188"/>
    <w:rsid w:val="006257ED"/>
    <w:rsid w:val="006352AE"/>
    <w:rsid w:val="006443B3"/>
    <w:rsid w:val="00653DE4"/>
    <w:rsid w:val="00654D56"/>
    <w:rsid w:val="00663E0A"/>
    <w:rsid w:val="006646DE"/>
    <w:rsid w:val="00664FFC"/>
    <w:rsid w:val="00665C47"/>
    <w:rsid w:val="00695808"/>
    <w:rsid w:val="006B2AD9"/>
    <w:rsid w:val="006B2CA1"/>
    <w:rsid w:val="006B46FB"/>
    <w:rsid w:val="006C27A1"/>
    <w:rsid w:val="006D568E"/>
    <w:rsid w:val="006E21FB"/>
    <w:rsid w:val="00716F0D"/>
    <w:rsid w:val="0071701C"/>
    <w:rsid w:val="007520AB"/>
    <w:rsid w:val="007530C0"/>
    <w:rsid w:val="007560CF"/>
    <w:rsid w:val="0079011B"/>
    <w:rsid w:val="00791108"/>
    <w:rsid w:val="00791660"/>
    <w:rsid w:val="00792342"/>
    <w:rsid w:val="007977A8"/>
    <w:rsid w:val="007B512A"/>
    <w:rsid w:val="007B659D"/>
    <w:rsid w:val="007C1FC6"/>
    <w:rsid w:val="007C2097"/>
    <w:rsid w:val="007C5779"/>
    <w:rsid w:val="007C7E3C"/>
    <w:rsid w:val="007D6A07"/>
    <w:rsid w:val="007E3777"/>
    <w:rsid w:val="007E4E84"/>
    <w:rsid w:val="007E7A41"/>
    <w:rsid w:val="007F4A3B"/>
    <w:rsid w:val="007F4D75"/>
    <w:rsid w:val="007F63EF"/>
    <w:rsid w:val="007F7259"/>
    <w:rsid w:val="008040A8"/>
    <w:rsid w:val="008152E0"/>
    <w:rsid w:val="00823CA1"/>
    <w:rsid w:val="008279FA"/>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41E30"/>
    <w:rsid w:val="009508F5"/>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27A9D"/>
    <w:rsid w:val="00A31B60"/>
    <w:rsid w:val="00A47E70"/>
    <w:rsid w:val="00A50874"/>
    <w:rsid w:val="00A50CF0"/>
    <w:rsid w:val="00A57F54"/>
    <w:rsid w:val="00A6338E"/>
    <w:rsid w:val="00A75246"/>
    <w:rsid w:val="00A7671C"/>
    <w:rsid w:val="00AA2CBC"/>
    <w:rsid w:val="00AB62BC"/>
    <w:rsid w:val="00AC4888"/>
    <w:rsid w:val="00AC5820"/>
    <w:rsid w:val="00AD1CD8"/>
    <w:rsid w:val="00AD3A35"/>
    <w:rsid w:val="00B04225"/>
    <w:rsid w:val="00B06BDC"/>
    <w:rsid w:val="00B16B16"/>
    <w:rsid w:val="00B1766A"/>
    <w:rsid w:val="00B17969"/>
    <w:rsid w:val="00B258BB"/>
    <w:rsid w:val="00B26494"/>
    <w:rsid w:val="00B36693"/>
    <w:rsid w:val="00B46B87"/>
    <w:rsid w:val="00B52AE3"/>
    <w:rsid w:val="00B67B97"/>
    <w:rsid w:val="00B869C4"/>
    <w:rsid w:val="00B968C8"/>
    <w:rsid w:val="00BA3EC5"/>
    <w:rsid w:val="00BA4866"/>
    <w:rsid w:val="00BA51D9"/>
    <w:rsid w:val="00BB5DFC"/>
    <w:rsid w:val="00BD279D"/>
    <w:rsid w:val="00BD41ED"/>
    <w:rsid w:val="00BD6BB8"/>
    <w:rsid w:val="00C57FEE"/>
    <w:rsid w:val="00C633A5"/>
    <w:rsid w:val="00C66BA2"/>
    <w:rsid w:val="00C70ED0"/>
    <w:rsid w:val="00C870F6"/>
    <w:rsid w:val="00C95985"/>
    <w:rsid w:val="00C97FE3"/>
    <w:rsid w:val="00CC0CBF"/>
    <w:rsid w:val="00CC5026"/>
    <w:rsid w:val="00CC68D0"/>
    <w:rsid w:val="00D03F9A"/>
    <w:rsid w:val="00D046DA"/>
    <w:rsid w:val="00D06D51"/>
    <w:rsid w:val="00D17D56"/>
    <w:rsid w:val="00D23B3B"/>
    <w:rsid w:val="00D24991"/>
    <w:rsid w:val="00D50255"/>
    <w:rsid w:val="00D576F0"/>
    <w:rsid w:val="00D66520"/>
    <w:rsid w:val="00D84AE9"/>
    <w:rsid w:val="00D9124E"/>
    <w:rsid w:val="00DB7DE3"/>
    <w:rsid w:val="00DE34CF"/>
    <w:rsid w:val="00E02F6F"/>
    <w:rsid w:val="00E122A2"/>
    <w:rsid w:val="00E13F3D"/>
    <w:rsid w:val="00E15E47"/>
    <w:rsid w:val="00E34898"/>
    <w:rsid w:val="00E361DD"/>
    <w:rsid w:val="00E631B1"/>
    <w:rsid w:val="00E639F6"/>
    <w:rsid w:val="00E72F40"/>
    <w:rsid w:val="00E867DA"/>
    <w:rsid w:val="00E946EB"/>
    <w:rsid w:val="00EB09B7"/>
    <w:rsid w:val="00EC363E"/>
    <w:rsid w:val="00EE7D7C"/>
    <w:rsid w:val="00EE7EB7"/>
    <w:rsid w:val="00F07DD9"/>
    <w:rsid w:val="00F223B7"/>
    <w:rsid w:val="00F25D98"/>
    <w:rsid w:val="00F300FB"/>
    <w:rsid w:val="00F3369C"/>
    <w:rsid w:val="00F5067C"/>
    <w:rsid w:val="00F96C0E"/>
    <w:rsid w:val="00FA29B3"/>
    <w:rsid w:val="00FB6386"/>
    <w:rsid w:val="00FF3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8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367131">
      <w:bodyDiv w:val="1"/>
      <w:marLeft w:val="0"/>
      <w:marRight w:val="0"/>
      <w:marTop w:val="0"/>
      <w:marBottom w:val="0"/>
      <w:divBdr>
        <w:top w:val="none" w:sz="0" w:space="0" w:color="auto"/>
        <w:left w:val="none" w:sz="0" w:space="0" w:color="auto"/>
        <w:bottom w:val="none" w:sz="0" w:space="0" w:color="auto"/>
        <w:right w:val="none" w:sz="0" w:space="0" w:color="auto"/>
      </w:divBdr>
    </w:div>
    <w:div w:id="1838156597">
      <w:bodyDiv w:val="1"/>
      <w:marLeft w:val="0"/>
      <w:marRight w:val="0"/>
      <w:marTop w:val="0"/>
      <w:marBottom w:val="0"/>
      <w:divBdr>
        <w:top w:val="none" w:sz="0" w:space="0" w:color="auto"/>
        <w:left w:val="none" w:sz="0" w:space="0" w:color="auto"/>
        <w:bottom w:val="none" w:sz="0" w:space="0" w:color="auto"/>
        <w:right w:val="none" w:sz="0" w:space="0" w:color="auto"/>
      </w:divBdr>
      <w:divsChild>
        <w:div w:id="1389960427">
          <w:marLeft w:val="0"/>
          <w:marRight w:val="0"/>
          <w:marTop w:val="0"/>
          <w:marBottom w:val="0"/>
          <w:divBdr>
            <w:top w:val="none" w:sz="0" w:space="0" w:color="auto"/>
            <w:left w:val="none" w:sz="0" w:space="0" w:color="auto"/>
            <w:bottom w:val="none" w:sz="0" w:space="0" w:color="auto"/>
            <w:right w:val="none" w:sz="0" w:space="0" w:color="auto"/>
          </w:divBdr>
        </w:div>
      </w:divsChild>
    </w:div>
    <w:div w:id="21471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3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D7020-6B24-4AD5-9EE0-C9861847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cp:revision>
  <cp:lastPrinted>1899-12-31T23:00:00Z</cp:lastPrinted>
  <dcterms:created xsi:type="dcterms:W3CDTF">2025-05-22T02:13:00Z</dcterms:created>
  <dcterms:modified xsi:type="dcterms:W3CDTF">2025-05-22T02:13:00Z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